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A4DEA9" w14:textId="77777777" w:rsidR="00B73747" w:rsidRPr="00DC2643" w:rsidRDefault="538E8576" w:rsidP="4F5F3BDA">
      <w:pPr>
        <w:pStyle w:val="Heading1"/>
      </w:pPr>
      <w:r w:rsidRPr="771A229F">
        <w:t xml:space="preserve">RAILROAD, </w:t>
      </w:r>
      <w:r w:rsidR="248E79B7" w:rsidRPr="771A229F">
        <w:t>FULL-ACTUATED CONTROLLER AND CABINET</w:t>
      </w:r>
    </w:p>
    <w:p w14:paraId="18FEF481" w14:textId="77777777" w:rsidR="00DC2643" w:rsidRDefault="248E79B7" w:rsidP="4F5F3BDA">
      <w:pPr>
        <w:tabs>
          <w:tab w:val="left" w:pos="720"/>
          <w:tab w:val="left" w:pos="4896"/>
          <w:tab w:val="left" w:pos="5940"/>
        </w:tabs>
        <w:spacing w:line="-240" w:lineRule="auto"/>
        <w:ind w:right="54"/>
      </w:pPr>
      <w:r w:rsidRPr="771A229F">
        <w:t>Effective: January 1, 2002</w:t>
      </w:r>
      <w:r w:rsidR="00B73747">
        <w:tab/>
      </w:r>
      <w:r w:rsidR="00B73747">
        <w:tab/>
      </w:r>
    </w:p>
    <w:p w14:paraId="07F6BD0D" w14:textId="2CE038B7" w:rsidR="00B73747" w:rsidRDefault="7A7A2183" w:rsidP="771A229F">
      <w:pPr>
        <w:tabs>
          <w:tab w:val="left" w:pos="720"/>
          <w:tab w:val="left" w:pos="4896"/>
          <w:tab w:val="left" w:pos="5940"/>
        </w:tabs>
        <w:spacing w:line="-240" w:lineRule="auto"/>
        <w:ind w:right="54"/>
        <w:rPr>
          <w:rFonts w:eastAsia="Arial" w:cs="Arial"/>
          <w:szCs w:val="22"/>
        </w:rPr>
      </w:pPr>
      <w:r w:rsidRPr="771A229F">
        <w:t xml:space="preserve">Revised: </w:t>
      </w:r>
      <w:r w:rsidR="2F58CD39" w:rsidRPr="771A229F">
        <w:rPr>
          <w:rFonts w:eastAsia="Arial" w:cs="Arial"/>
          <w:szCs w:val="22"/>
        </w:rPr>
        <w:t>March 1</w:t>
      </w:r>
      <w:r w:rsidR="0A8FD7E1" w:rsidRPr="771A229F">
        <w:rPr>
          <w:rFonts w:eastAsia="Arial" w:cs="Arial"/>
          <w:szCs w:val="22"/>
        </w:rPr>
        <w:t>, 202</w:t>
      </w:r>
      <w:r w:rsidR="6BB34BE6" w:rsidRPr="771A229F">
        <w:rPr>
          <w:rFonts w:eastAsia="Arial" w:cs="Arial"/>
          <w:szCs w:val="22"/>
        </w:rPr>
        <w:t>4</w:t>
      </w:r>
    </w:p>
    <w:p w14:paraId="1FBF5A71" w14:textId="77777777" w:rsidR="007762A7" w:rsidRDefault="205B0C68" w:rsidP="4F5F3BDA">
      <w:pPr>
        <w:tabs>
          <w:tab w:val="left" w:pos="720"/>
          <w:tab w:val="left" w:pos="4896"/>
          <w:tab w:val="left" w:pos="5940"/>
        </w:tabs>
        <w:spacing w:line="-240" w:lineRule="auto"/>
        <w:ind w:right="54"/>
      </w:pPr>
      <w:r w:rsidRPr="771A229F">
        <w:t>857.03TS</w:t>
      </w:r>
    </w:p>
    <w:p w14:paraId="0AFD55CE" w14:textId="77777777" w:rsidR="00B73747" w:rsidRDefault="00B73747" w:rsidP="4F5F3BDA">
      <w:pPr>
        <w:tabs>
          <w:tab w:val="left" w:pos="720"/>
          <w:tab w:val="left" w:pos="4896"/>
        </w:tabs>
        <w:spacing w:line="-240" w:lineRule="auto"/>
        <w:ind w:right="54"/>
      </w:pPr>
    </w:p>
    <w:p w14:paraId="33D16E84" w14:textId="77777777" w:rsidR="00C339FD" w:rsidRPr="00C339FD" w:rsidRDefault="7F4DBCA6" w:rsidP="4F5F3BDA">
      <w:pPr>
        <w:tabs>
          <w:tab w:val="left" w:pos="720"/>
          <w:tab w:val="left" w:pos="4896"/>
        </w:tabs>
        <w:spacing w:line="-240" w:lineRule="auto"/>
        <w:ind w:right="54"/>
        <w:jc w:val="left"/>
        <w:rPr>
          <w:u w:val="single"/>
        </w:rPr>
      </w:pPr>
      <w:r w:rsidRPr="771A229F">
        <w:rPr>
          <w:u w:val="single"/>
        </w:rPr>
        <w:t>Description.</w:t>
      </w:r>
    </w:p>
    <w:p w14:paraId="04899E04" w14:textId="7B6B5D2A" w:rsidR="00B73747" w:rsidRDefault="248E79B7" w:rsidP="4F5F3BDA">
      <w:pPr>
        <w:tabs>
          <w:tab w:val="left" w:pos="720"/>
          <w:tab w:val="left" w:pos="4896"/>
        </w:tabs>
        <w:spacing w:line="-240" w:lineRule="auto"/>
        <w:ind w:right="54"/>
      </w:pPr>
      <w:r w:rsidRPr="771A229F">
        <w:t xml:space="preserve">This work shall consist of furnishing and installing a traffic actuated solid state digital controller in the controller cabinet of the type specified, meeting the requirements of </w:t>
      </w:r>
      <w:r w:rsidR="6BF7CF6C" w:rsidRPr="771A229F">
        <w:t>Section 857 of the Standard Specifications as modified herein and</w:t>
      </w:r>
      <w:r w:rsidR="3650F468" w:rsidRPr="771A229F">
        <w:t xml:space="preserve"> including conflict monitor</w:t>
      </w:r>
      <w:r w:rsidR="138DFE84" w:rsidRPr="771A229F">
        <w:t xml:space="preserve"> or </w:t>
      </w:r>
      <w:r w:rsidR="4B03DBE2" w:rsidRPr="771A229F">
        <w:t>malfunction management unit,</w:t>
      </w:r>
      <w:r w:rsidR="3650F468" w:rsidRPr="771A229F">
        <w:t xml:space="preserve"> load switches and flasher relays, </w:t>
      </w:r>
      <w:r w:rsidR="5C3B0626" w:rsidRPr="771A229F">
        <w:t xml:space="preserve">interlock function </w:t>
      </w:r>
      <w:r w:rsidR="538E8576" w:rsidRPr="771A229F">
        <w:t>to the railroad preemptor</w:t>
      </w:r>
      <w:r w:rsidR="6E43C54F" w:rsidRPr="771A229F">
        <w:t>,</w:t>
      </w:r>
      <w:r w:rsidR="538E8576" w:rsidRPr="771A229F">
        <w:t xml:space="preserve"> and</w:t>
      </w:r>
      <w:r w:rsidR="3650F468" w:rsidRPr="771A229F">
        <w:t xml:space="preserve"> all necessary connections for proper operation.</w:t>
      </w:r>
    </w:p>
    <w:p w14:paraId="2E7FADAF" w14:textId="77777777" w:rsidR="00DD3FA0" w:rsidRDefault="00DD3FA0" w:rsidP="4F5F3BDA">
      <w:pPr>
        <w:tabs>
          <w:tab w:val="left" w:pos="720"/>
          <w:tab w:val="left" w:pos="4896"/>
        </w:tabs>
        <w:spacing w:line="-240" w:lineRule="auto"/>
        <w:ind w:right="54"/>
      </w:pPr>
    </w:p>
    <w:p w14:paraId="7336EF2F" w14:textId="77777777" w:rsidR="00DD3FA0" w:rsidRDefault="4757783B" w:rsidP="4F5F3BDA">
      <w:pPr>
        <w:autoSpaceDE w:val="0"/>
        <w:autoSpaceDN w:val="0"/>
        <w:adjustRightInd w:val="0"/>
        <w:rPr>
          <w:rFonts w:cs="Arial"/>
        </w:rPr>
      </w:pPr>
      <w:r w:rsidRPr="4F5F3BDA">
        <w:rPr>
          <w:rFonts w:eastAsia="Calibri" w:cs="Arial"/>
        </w:rPr>
        <w:t xml:space="preserve">If the intersection is part of an existing system and/or when specified in the plans, this work shall consist of furnishing and installing a(n) </w:t>
      </w:r>
      <w:r w:rsidRPr="4F5F3BDA">
        <w:t>"</w:t>
      </w:r>
      <w:r w:rsidR="00DD3FA0">
        <w:rPr>
          <w:u w:val="single"/>
        </w:rPr>
        <w:fldChar w:fldCharType="begin">
          <w:ffData>
            <w:name w:val="Text1"/>
            <w:enabled/>
            <w:calcOnExit w:val="0"/>
            <w:textInput>
              <w:default w:val="_______"/>
            </w:textInput>
          </w:ffData>
        </w:fldChar>
      </w:r>
      <w:bookmarkStart w:id="0" w:name="Text1"/>
      <w:r w:rsidR="00DD3FA0">
        <w:rPr>
          <w:u w:val="single"/>
        </w:rPr>
        <w:instrText xml:space="preserve"> FORMTEXT </w:instrText>
      </w:r>
      <w:r w:rsidR="00DD3FA0">
        <w:rPr>
          <w:u w:val="single"/>
        </w:rPr>
      </w:r>
      <w:r w:rsidR="00DD3FA0">
        <w:rPr>
          <w:u w:val="single"/>
        </w:rPr>
        <w:fldChar w:fldCharType="separate"/>
      </w:r>
      <w:r>
        <w:rPr>
          <w:u w:val="single"/>
        </w:rPr>
        <w:t>_______</w:t>
      </w:r>
      <w:r w:rsidR="00DD3FA0">
        <w:rPr>
          <w:u w:val="single"/>
        </w:rPr>
        <w:fldChar w:fldCharType="end"/>
      </w:r>
      <w:bookmarkEnd w:id="0"/>
      <w:r w:rsidRPr="4F5F3BDA">
        <w:t>" brand traffic actuated solid state controller.</w:t>
      </w:r>
    </w:p>
    <w:p w14:paraId="1D82CB66" w14:textId="77777777" w:rsidR="00F91176" w:rsidRDefault="00F91176" w:rsidP="4F5F3BDA">
      <w:pPr>
        <w:tabs>
          <w:tab w:val="left" w:pos="720"/>
          <w:tab w:val="left" w:pos="4896"/>
        </w:tabs>
        <w:spacing w:line="-240" w:lineRule="auto"/>
        <w:ind w:right="54"/>
      </w:pPr>
    </w:p>
    <w:p w14:paraId="3DC1BC21" w14:textId="1E095AC2" w:rsidR="00F91176" w:rsidRDefault="02133A81" w:rsidP="4F5F3BDA">
      <w:pPr>
        <w:tabs>
          <w:tab w:val="left" w:pos="720"/>
          <w:tab w:val="left" w:pos="4896"/>
        </w:tabs>
        <w:spacing w:line="-240" w:lineRule="auto"/>
        <w:ind w:right="54"/>
      </w:pPr>
      <w:r w:rsidRPr="771A229F">
        <w:t xml:space="preserve">Controller and cabinet shall be assembled only by an approved IDOT District One traffic signal </w:t>
      </w:r>
      <w:r w:rsidR="4BBD1A04" w:rsidRPr="771A229F">
        <w:t>V</w:t>
      </w:r>
      <w:r w:rsidR="34D82C96" w:rsidRPr="771A229F">
        <w:t>endor</w:t>
      </w:r>
      <w:r w:rsidRPr="771A229F">
        <w:t>.</w:t>
      </w:r>
      <w:r w:rsidR="47548117" w:rsidRPr="771A229F">
        <w:t xml:space="preserve"> </w:t>
      </w:r>
      <w:r w:rsidRPr="771A229F">
        <w:t xml:space="preserve">The equipment shall be tested and approved in the </w:t>
      </w:r>
      <w:r w:rsidR="02271BE6" w:rsidRPr="771A229F">
        <w:t>V</w:t>
      </w:r>
      <w:r w:rsidR="04ADD9B7" w:rsidRPr="771A229F">
        <w:t xml:space="preserve">endor’s </w:t>
      </w:r>
      <w:r w:rsidRPr="771A229F">
        <w:t>District One facility prior to field installation.</w:t>
      </w:r>
    </w:p>
    <w:p w14:paraId="4C5B210B" w14:textId="77777777" w:rsidR="009529C7" w:rsidRDefault="009529C7" w:rsidP="4F5F3BDA">
      <w:pPr>
        <w:tabs>
          <w:tab w:val="left" w:pos="720"/>
          <w:tab w:val="left" w:pos="4896"/>
        </w:tabs>
        <w:spacing w:line="-240" w:lineRule="auto"/>
        <w:ind w:right="54"/>
      </w:pPr>
    </w:p>
    <w:p w14:paraId="5F0F81C7" w14:textId="77777777" w:rsidR="009529C7" w:rsidRDefault="41F28079" w:rsidP="4F5F3BDA">
      <w:pPr>
        <w:tabs>
          <w:tab w:val="left" w:pos="720"/>
          <w:tab w:val="left" w:pos="4896"/>
        </w:tabs>
        <w:spacing w:line="-240" w:lineRule="auto"/>
        <w:ind w:right="54"/>
        <w:jc w:val="left"/>
        <w:rPr>
          <w:u w:val="single"/>
        </w:rPr>
      </w:pPr>
      <w:r w:rsidRPr="771A229F">
        <w:rPr>
          <w:u w:val="single"/>
        </w:rPr>
        <w:t>Materials.</w:t>
      </w:r>
    </w:p>
    <w:p w14:paraId="70F2A6E0" w14:textId="77777777" w:rsidR="00BE03FA" w:rsidRDefault="61AE690B" w:rsidP="4F5F3BDA">
      <w:r w:rsidRPr="771A229F">
        <w:t>Add the following to Article 857.02 of the Standard Specifications:</w:t>
      </w:r>
    </w:p>
    <w:p w14:paraId="27F8DBAF" w14:textId="77777777" w:rsidR="00BE03FA" w:rsidRDefault="00BE03FA" w:rsidP="4F5F3BDA"/>
    <w:p w14:paraId="1110893E" w14:textId="473B7143" w:rsidR="00FD5F1E" w:rsidRPr="00FD5F1E" w:rsidRDefault="0B639B69" w:rsidP="4F5F3BDA">
      <w:pPr>
        <w:widowControl w:val="0"/>
        <w:ind w:left="720"/>
        <w:rPr>
          <w:rFonts w:cs="Arial"/>
          <w:snapToGrid w:val="0"/>
        </w:rPr>
      </w:pPr>
      <w:r w:rsidRPr="4F5F3BDA">
        <w:t>“C</w:t>
      </w:r>
      <w:r w:rsidR="4D59839F" w:rsidRPr="4F5F3BDA">
        <w:t xml:space="preserve">ontrollers shall be </w:t>
      </w:r>
      <w:proofErr w:type="spellStart"/>
      <w:r w:rsidR="4D59839F" w:rsidRPr="4F5F3BDA">
        <w:t>Econolite</w:t>
      </w:r>
      <w:proofErr w:type="spellEnd"/>
      <w:r w:rsidR="4D59839F" w:rsidRPr="4F5F3BDA">
        <w:t xml:space="preserve"> </w:t>
      </w:r>
      <w:r w:rsidR="5DFA2736" w:rsidRPr="4F5F3BDA">
        <w:t>Cobalt</w:t>
      </w:r>
      <w:r w:rsidR="004499B2" w:rsidRPr="4F5F3BDA">
        <w:t xml:space="preserve"> </w:t>
      </w:r>
      <w:r w:rsidR="4D59839F" w:rsidRPr="4F5F3BDA">
        <w:t>or Eagle/</w:t>
      </w:r>
      <w:proofErr w:type="spellStart"/>
      <w:r w:rsidR="2A11D908" w:rsidRPr="4F5F3BDA">
        <w:t>Yunex</w:t>
      </w:r>
      <w:proofErr w:type="spellEnd"/>
      <w:r w:rsidR="2A11D908" w:rsidRPr="4F5F3BDA">
        <w:t xml:space="preserve"> </w:t>
      </w:r>
      <w:r w:rsidR="4D59839F" w:rsidRPr="4F5F3BDA">
        <w:t>M</w:t>
      </w:r>
      <w:r w:rsidR="004499B2" w:rsidRPr="4F5F3BDA">
        <w:t>60</w:t>
      </w:r>
      <w:r w:rsidR="4D59839F" w:rsidRPr="4F5F3BDA">
        <w:t xml:space="preserve"> unless specified otherwise on the plans or elsewhere on these specifications.</w:t>
      </w:r>
      <w:r w:rsidR="5CBA3B87" w:rsidRPr="4F5F3BDA">
        <w:t xml:space="preserve">  </w:t>
      </w:r>
      <w:r w:rsidR="4D59839F" w:rsidRPr="4F5F3BDA">
        <w:t xml:space="preserve">Only controllers supplied by one of the District One approved </w:t>
      </w:r>
      <w:r w:rsidR="4AEB1180" w:rsidRPr="4F5F3BDA">
        <w:t>V</w:t>
      </w:r>
      <w:r w:rsidR="72B54CD8" w:rsidRPr="4F5F3BDA">
        <w:t xml:space="preserve">endors </w:t>
      </w:r>
      <w:r w:rsidR="4D59839F" w:rsidRPr="4F5F3BDA">
        <w:t>will be allowed</w:t>
      </w:r>
      <w:r w:rsidR="23F29E2A" w:rsidRPr="4F5F3BDA">
        <w:t>.</w:t>
      </w:r>
      <w:r w:rsidR="14266D31" w:rsidRPr="4F5F3BDA">
        <w:t xml:space="preserve">  </w:t>
      </w:r>
      <w:r w:rsidR="4D59839F" w:rsidRPr="4F5F3BDA">
        <w:t xml:space="preserve">The controller shall be </w:t>
      </w:r>
      <w:r w:rsidR="156145C7" w:rsidRPr="4F5F3BDA">
        <w:t xml:space="preserve">of </w:t>
      </w:r>
      <w:r w:rsidR="4D59839F" w:rsidRPr="4F5F3BDA">
        <w:t>the most recent model and software version approved by</w:t>
      </w:r>
      <w:r w:rsidR="56F7ED57" w:rsidRPr="4F5F3BDA">
        <w:t xml:space="preserve"> </w:t>
      </w:r>
      <w:r w:rsidR="2CA5BCC9" w:rsidRPr="4F5F3BDA">
        <w:t>the Department</w:t>
      </w:r>
      <w:r w:rsidR="4D59839F" w:rsidRPr="4F5F3BDA">
        <w:t xml:space="preserve"> for use with railroad intersections supplied by the </w:t>
      </w:r>
      <w:r w:rsidR="00D5D91F" w:rsidRPr="4F5F3BDA">
        <w:t>V</w:t>
      </w:r>
      <w:r w:rsidR="4E1F3850" w:rsidRPr="4F5F3BDA">
        <w:t xml:space="preserve">endor </w:t>
      </w:r>
      <w:r w:rsidR="4D59839F" w:rsidRPr="4F5F3BDA">
        <w:t xml:space="preserve">at the time of the </w:t>
      </w:r>
      <w:r w:rsidR="26B7FCBB" w:rsidRPr="4F5F3BDA">
        <w:t>traffic signal TURN-ON</w:t>
      </w:r>
      <w:r w:rsidR="4D59839F" w:rsidRPr="4F5F3BDA">
        <w:t xml:space="preserve"> unless specified otherwise on </w:t>
      </w:r>
      <w:r w:rsidR="0AEAC2A6" w:rsidRPr="4F5F3BDA">
        <w:t xml:space="preserve">the </w:t>
      </w:r>
      <w:r w:rsidR="4D59839F" w:rsidRPr="4F5F3BDA">
        <w:t>plans</w:t>
      </w:r>
      <w:r w:rsidR="4BA28F25" w:rsidRPr="4F5F3BDA">
        <w:t>.</w:t>
      </w:r>
      <w:r w:rsidR="39D213F6" w:rsidRPr="4F5F3BDA">
        <w:t xml:space="preserve">  </w:t>
      </w:r>
      <w:r w:rsidR="3705DA2A" w:rsidRPr="0C50C867">
        <w:rPr>
          <w:rFonts w:eastAsia="Arial" w:cs="Arial"/>
          <w:szCs w:val="22"/>
        </w:rPr>
        <w:t>A removable controller data key shall also be provided.</w:t>
      </w:r>
      <w:r w:rsidR="07DEFFA1" w:rsidRPr="0C50C867">
        <w:rPr>
          <w:rFonts w:eastAsia="Arial" w:cs="Arial"/>
          <w:szCs w:val="22"/>
        </w:rPr>
        <w:t xml:space="preserve">  </w:t>
      </w:r>
      <w:r w:rsidR="4D59839F" w:rsidRPr="4F5F3BDA">
        <w:t>Individual load switches shall be provided for each vehicle, pedestrian, and overlap phase.</w:t>
      </w:r>
      <w:r w:rsidR="1F829609" w:rsidRPr="4F5F3BDA">
        <w:t xml:space="preserve">  </w:t>
      </w:r>
      <w:r w:rsidR="4D59839F" w:rsidRPr="4F5F3BDA">
        <w:t xml:space="preserve">The controller shall prevent phases from being omitted during program changes and after all preemption events and shall </w:t>
      </w:r>
      <w:r w:rsidR="4D59839F" w:rsidRPr="4F5F3BDA">
        <w:rPr>
          <w:rFonts w:cs="Arial"/>
          <w:snapToGrid w:val="0"/>
        </w:rPr>
        <w:t>inhibit simultaneous display of circular yellow and yellow arrow indications.</w:t>
      </w:r>
      <w:r w:rsidR="202EBFFF" w:rsidRPr="4F5F3BDA">
        <w:rPr>
          <w:rFonts w:cs="Arial"/>
          <w:snapToGrid w:val="0"/>
        </w:rPr>
        <w:t xml:space="preserve">  </w:t>
      </w:r>
      <w:r w:rsidR="1F6AA4B3" w:rsidRPr="4F5F3BDA">
        <w:rPr>
          <w:rFonts w:cs="Arial"/>
          <w:snapToGrid w:val="0"/>
        </w:rPr>
        <w:t>The controller shall have remote monitoring and dial-out capabilities.</w:t>
      </w:r>
    </w:p>
    <w:p w14:paraId="426DB9A2" w14:textId="77777777" w:rsidR="00FD5F1E" w:rsidRPr="00FD5F1E" w:rsidRDefault="00FD5F1E" w:rsidP="4F5F3BDA">
      <w:pPr>
        <w:widowControl w:val="0"/>
        <w:rPr>
          <w:rFonts w:cs="Arial"/>
          <w:snapToGrid w:val="0"/>
        </w:rPr>
      </w:pPr>
    </w:p>
    <w:p w14:paraId="067758D7" w14:textId="60769EBE" w:rsidR="00FD5F1E" w:rsidRPr="00FD5F1E" w:rsidRDefault="4D59839F" w:rsidP="4F5F3BDA">
      <w:pPr>
        <w:widowControl w:val="0"/>
        <w:ind w:left="720"/>
        <w:rPr>
          <w:rFonts w:cs="Arial"/>
          <w:snapToGrid w:val="0"/>
        </w:rPr>
      </w:pPr>
      <w:r w:rsidRPr="4F5F3BDA">
        <w:rPr>
          <w:rFonts w:cs="Arial"/>
          <w:snapToGrid w:val="0"/>
        </w:rPr>
        <w:t xml:space="preserve">For integration into an </w:t>
      </w:r>
      <w:r w:rsidR="4EED918D" w:rsidRPr="771A229F">
        <w:rPr>
          <w:rFonts w:eastAsia="Arial" w:cs="Arial"/>
          <w:szCs w:val="22"/>
        </w:rPr>
        <w:t>Advanced Traffic Management System</w:t>
      </w:r>
      <w:r w:rsidR="4EED918D" w:rsidRPr="4F5F3BDA">
        <w:rPr>
          <w:rFonts w:eastAsia="Arial" w:cs="Arial"/>
          <w:szCs w:val="22"/>
        </w:rPr>
        <w:t xml:space="preserve"> (</w:t>
      </w:r>
      <w:r w:rsidRPr="4F5F3BDA">
        <w:rPr>
          <w:rFonts w:cs="Arial"/>
          <w:snapToGrid w:val="0"/>
        </w:rPr>
        <w:t>ATMS</w:t>
      </w:r>
      <w:r w:rsidR="356EBFB0" w:rsidRPr="4F5F3BDA">
        <w:rPr>
          <w:rFonts w:cs="Arial"/>
          <w:snapToGrid w:val="0"/>
        </w:rPr>
        <w:t>)</w:t>
      </w:r>
      <w:r w:rsidRPr="4F5F3BDA">
        <w:rPr>
          <w:rFonts w:cs="Arial"/>
          <w:snapToGrid w:val="0"/>
        </w:rPr>
        <w:t xml:space="preserve"> such as </w:t>
      </w:r>
      <w:proofErr w:type="spellStart"/>
      <w:r w:rsidRPr="4F5F3BDA">
        <w:rPr>
          <w:rFonts w:cs="Arial"/>
          <w:snapToGrid w:val="0"/>
        </w:rPr>
        <w:t>Centracs</w:t>
      </w:r>
      <w:proofErr w:type="spellEnd"/>
      <w:r w:rsidRPr="4F5F3BDA">
        <w:rPr>
          <w:rFonts w:cs="Arial"/>
          <w:snapToGrid w:val="0"/>
        </w:rPr>
        <w:t xml:space="preserve">, Tactics, or </w:t>
      </w:r>
      <w:proofErr w:type="spellStart"/>
      <w:r w:rsidRPr="4F5F3BDA">
        <w:rPr>
          <w:rFonts w:cs="Arial"/>
          <w:snapToGrid w:val="0"/>
        </w:rPr>
        <w:t>TransSuite</w:t>
      </w:r>
      <w:proofErr w:type="spellEnd"/>
      <w:r w:rsidRPr="4F5F3BDA">
        <w:rPr>
          <w:rFonts w:cs="Arial"/>
          <w:snapToGrid w:val="0"/>
        </w:rPr>
        <w:t xml:space="preserve">, the controller shall have the latest version of </w:t>
      </w:r>
      <w:r w:rsidR="65B81C18" w:rsidRPr="4F5F3BDA">
        <w:rPr>
          <w:rFonts w:cs="Arial"/>
          <w:snapToGrid w:val="0"/>
        </w:rPr>
        <w:t xml:space="preserve">approved </w:t>
      </w:r>
      <w:r w:rsidRPr="4F5F3BDA">
        <w:rPr>
          <w:rFonts w:cs="Arial"/>
          <w:snapToGrid w:val="0"/>
        </w:rPr>
        <w:t>NTCIP software installed.</w:t>
      </w:r>
      <w:r w:rsidR="3EC250EA" w:rsidRPr="4F5F3BDA">
        <w:rPr>
          <w:rFonts w:cs="Arial"/>
          <w:snapToGrid w:val="0"/>
        </w:rPr>
        <w:t xml:space="preserve">  </w:t>
      </w:r>
      <w:r w:rsidRPr="4F5F3BDA">
        <w:rPr>
          <w:rFonts w:cs="Arial"/>
          <w:snapToGrid w:val="0"/>
        </w:rPr>
        <w:t>For operation prior to integration into an ATMS, the controller shall maintain existing communications</w:t>
      </w:r>
      <w:r w:rsidR="23C3D37D" w:rsidRPr="4F5F3BDA">
        <w:rPr>
          <w:rFonts w:cs="Arial"/>
          <w:snapToGrid w:val="0"/>
        </w:rPr>
        <w:t>.”</w:t>
      </w:r>
    </w:p>
    <w:p w14:paraId="2B97F38B" w14:textId="77777777" w:rsidR="00BE03FA" w:rsidRPr="005437DE" w:rsidRDefault="00BE03FA" w:rsidP="4F5F3BDA">
      <w:pPr>
        <w:tabs>
          <w:tab w:val="left" w:pos="720"/>
          <w:tab w:val="left" w:pos="4896"/>
        </w:tabs>
        <w:spacing w:line="-240" w:lineRule="auto"/>
        <w:ind w:right="54"/>
        <w:jc w:val="left"/>
        <w:rPr>
          <w:u w:val="single"/>
        </w:rPr>
      </w:pPr>
    </w:p>
    <w:p w14:paraId="7F66E140" w14:textId="77777777" w:rsidR="008865AB" w:rsidRPr="002909EF" w:rsidRDefault="3D8D7E5D" w:rsidP="4F5F3BDA">
      <w:r w:rsidRPr="771A229F">
        <w:t xml:space="preserve">Controller shall comply with Article 1073.01 as amended </w:t>
      </w:r>
      <w:r w:rsidR="6BF7CF6C" w:rsidRPr="771A229F">
        <w:t>here</w:t>
      </w:r>
      <w:r w:rsidRPr="771A229F">
        <w:t>in</w:t>
      </w:r>
      <w:r w:rsidR="6BF7CF6C" w:rsidRPr="771A229F">
        <w:t>.</w:t>
      </w:r>
    </w:p>
    <w:p w14:paraId="28DC5893" w14:textId="77777777" w:rsidR="008865AB" w:rsidRPr="002909EF" w:rsidRDefault="008865AB" w:rsidP="4F5F3BDA"/>
    <w:p w14:paraId="283ED0DA" w14:textId="77777777" w:rsidR="008865AB" w:rsidRPr="002909EF" w:rsidRDefault="3D8D7E5D" w:rsidP="4F5F3BDA">
      <w:r w:rsidRPr="0C50C867">
        <w:t>Controller Cabinet and Peripheral Equipment shall comply with Article 1074.03 as amended in these Traffic Signal Special Provisions.</w:t>
      </w:r>
    </w:p>
    <w:p w14:paraId="0D110DE9" w14:textId="547E6278" w:rsidR="0C50C867" w:rsidRDefault="0C50C867" w:rsidP="0C50C867"/>
    <w:p w14:paraId="105B33C6" w14:textId="31B2BFD6" w:rsidR="49252C5E" w:rsidRDefault="49252C5E" w:rsidP="0C50C867">
      <w:pPr>
        <w:rPr>
          <w:rFonts w:eastAsia="Arial" w:cs="Arial"/>
          <w:color w:val="000000" w:themeColor="text1"/>
          <w:szCs w:val="22"/>
        </w:rPr>
      </w:pPr>
      <w:r w:rsidRPr="0C50C867">
        <w:rPr>
          <w:rFonts w:eastAsia="Arial" w:cs="Arial"/>
          <w:color w:val="000000" w:themeColor="text1"/>
          <w:szCs w:val="22"/>
        </w:rPr>
        <w:t>Revise Article 1074.03 (a) (5) paragraph “b.” to read:</w:t>
      </w:r>
    </w:p>
    <w:p w14:paraId="0D47B49B" w14:textId="12820313" w:rsidR="0C50C867" w:rsidRDefault="0C50C867" w:rsidP="0C50C867">
      <w:pPr>
        <w:rPr>
          <w:rFonts w:eastAsia="Arial" w:cs="Arial"/>
          <w:color w:val="000000" w:themeColor="text1"/>
          <w:szCs w:val="22"/>
        </w:rPr>
      </w:pPr>
    </w:p>
    <w:p w14:paraId="45107FCC" w14:textId="22C2F96C" w:rsidR="49252C5E" w:rsidRDefault="49252C5E" w:rsidP="0C50C867">
      <w:pPr>
        <w:ind w:left="720"/>
        <w:rPr>
          <w:rFonts w:eastAsia="Arial" w:cs="Arial"/>
          <w:color w:val="000000" w:themeColor="text1"/>
          <w:szCs w:val="22"/>
        </w:rPr>
      </w:pPr>
      <w:r w:rsidRPr="0C50C867">
        <w:rPr>
          <w:rFonts w:eastAsia="Arial" w:cs="Arial"/>
          <w:color w:val="000000" w:themeColor="text1"/>
          <w:szCs w:val="22"/>
        </w:rPr>
        <w:lastRenderedPageBreak/>
        <w:t>“Thermostatically Controlled Exhaust Fans. The cabinet shall be equipped with two (2) thermostatically controlled exhaust fans. Each fan shall have a minimum air delivery capacity of 100 cfm (2.8 cu m/min) and shall be mounted on self-lubricating ball bearings. The thermostat control shall be adjustable between 91 and 113 °F (33 and 45 °C) and shall be set to turn the fan on at 95 °F (35 °C).”</w:t>
      </w:r>
    </w:p>
    <w:p w14:paraId="0CDEFFAF" w14:textId="77777777" w:rsidR="008865AB" w:rsidRPr="002909EF" w:rsidRDefault="008865AB" w:rsidP="4F5F3BDA"/>
    <w:p w14:paraId="620390CC" w14:textId="6C32DB56" w:rsidR="008865AB" w:rsidRPr="002909EF" w:rsidRDefault="3D8D7E5D" w:rsidP="4F5F3BDA">
      <w:r w:rsidRPr="771A229F">
        <w:t>Add the following to Articles 1073.01</w:t>
      </w:r>
      <w:r w:rsidR="284ACB03" w:rsidRPr="771A229F">
        <w:t xml:space="preserve"> </w:t>
      </w:r>
      <w:r w:rsidRPr="771A229F">
        <w:t>(c)</w:t>
      </w:r>
      <w:r w:rsidR="7187B7BC" w:rsidRPr="771A229F">
        <w:t xml:space="preserve"> </w:t>
      </w:r>
      <w:r w:rsidRPr="771A229F">
        <w:t xml:space="preserve">(2) and 1074.03 (a) (5) </w:t>
      </w:r>
      <w:r w:rsidR="3D1A2F02" w:rsidRPr="771A229F">
        <w:t>paragraph “</w:t>
      </w:r>
      <w:r w:rsidRPr="771A229F">
        <w:t>e</w:t>
      </w:r>
      <w:r w:rsidR="4EE0ABBF" w:rsidRPr="771A229F">
        <w:t>”</w:t>
      </w:r>
      <w:r w:rsidRPr="771A229F">
        <w:t xml:space="preserve"> of the Standard Specifications:</w:t>
      </w:r>
    </w:p>
    <w:p w14:paraId="3DD6D31A" w14:textId="77777777" w:rsidR="008865AB" w:rsidRPr="002909EF" w:rsidRDefault="008865AB" w:rsidP="4F5F3BDA"/>
    <w:p w14:paraId="756D62FC" w14:textId="4CA64AD7" w:rsidR="008865AB" w:rsidRPr="002909EF" w:rsidRDefault="629BF93D" w:rsidP="4F5F3BDA">
      <w:pPr>
        <w:ind w:left="720"/>
      </w:pPr>
      <w:r w:rsidRPr="771A229F">
        <w:t>“</w:t>
      </w:r>
      <w:r w:rsidR="3D8D7E5D" w:rsidRPr="771A229F">
        <w:t>Controllers and cabinets shall be new and NEMA TS2 Type 1 or NEMA TS2 Type 2 design.</w:t>
      </w:r>
    </w:p>
    <w:p w14:paraId="007B55E3" w14:textId="77777777" w:rsidR="00FC7C33" w:rsidRDefault="00FC7C33" w:rsidP="4F5F3BDA"/>
    <w:p w14:paraId="3FFD21C4" w14:textId="522C13D3" w:rsidR="008865AB" w:rsidRDefault="156BB994" w:rsidP="30A4A4C0">
      <w:pPr>
        <w:ind w:left="720"/>
      </w:pPr>
      <w:r w:rsidRPr="0C50C867">
        <w:t xml:space="preserve">Railroad interconnected controllers and cabinets shall be assembled only by an approved traffic signal equipment </w:t>
      </w:r>
      <w:r w:rsidR="4323EEB9" w:rsidRPr="0C50C867">
        <w:t>M</w:t>
      </w:r>
      <w:r w:rsidR="6F16861A" w:rsidRPr="0C50C867">
        <w:t>anufacturer/</w:t>
      </w:r>
      <w:r w:rsidR="74153F7C" w:rsidRPr="0C50C867">
        <w:t>V</w:t>
      </w:r>
      <w:r w:rsidR="61FF4999" w:rsidRPr="0C50C867">
        <w:t>endor</w:t>
      </w:r>
      <w:r w:rsidRPr="0C50C867">
        <w:t>.</w:t>
      </w:r>
      <w:r w:rsidR="2C95B0AA" w:rsidRPr="0C50C867">
        <w:t xml:space="preserve">  </w:t>
      </w:r>
      <w:r w:rsidRPr="0C50C867">
        <w:t>All railroad interconnected (including temporary railroad interconnect</w:t>
      </w:r>
      <w:r w:rsidR="6B6EB234" w:rsidRPr="0C50C867">
        <w:t>ed</w:t>
      </w:r>
      <w:r w:rsidRPr="0C50C867">
        <w:t xml:space="preserve">) controllers and cabinets shall be new, built, </w:t>
      </w:r>
      <w:proofErr w:type="gramStart"/>
      <w:r w:rsidRPr="0C50C867">
        <w:t>tested</w:t>
      </w:r>
      <w:proofErr w:type="gramEnd"/>
      <w:r w:rsidRPr="0C50C867">
        <w:t xml:space="preserve"> and approved by the</w:t>
      </w:r>
      <w:r w:rsidR="7649335F" w:rsidRPr="0C50C867">
        <w:t xml:space="preserve"> </w:t>
      </w:r>
      <w:r w:rsidR="76D41074" w:rsidRPr="0C50C867">
        <w:t>V</w:t>
      </w:r>
      <w:r w:rsidRPr="0C50C867">
        <w:t xml:space="preserve">endor, </w:t>
      </w:r>
      <w:r w:rsidR="2293811F" w:rsidRPr="0C50C867">
        <w:t xml:space="preserve">the Department, and the Illinois Commerce Commission </w:t>
      </w:r>
      <w:r w:rsidRPr="0C50C867">
        <w:t xml:space="preserve">in the </w:t>
      </w:r>
      <w:r w:rsidR="06AF3674" w:rsidRPr="0C50C867">
        <w:t>V</w:t>
      </w:r>
      <w:r w:rsidRPr="0C50C867">
        <w:t>endor's District One facility, prior to field installation.</w:t>
      </w:r>
      <w:r w:rsidR="79428293" w:rsidRPr="0C50C867">
        <w:t xml:space="preserve">  </w:t>
      </w:r>
      <w:r w:rsidRPr="0C50C867">
        <w:t xml:space="preserve">The </w:t>
      </w:r>
      <w:r w:rsidR="3C98FF80" w:rsidRPr="0C50C867">
        <w:t>V</w:t>
      </w:r>
      <w:r w:rsidRPr="0C50C867">
        <w:t>endor shall provide the technical equipment and assistance as required by the Engineer to fully test this equipment.</w:t>
      </w:r>
    </w:p>
    <w:p w14:paraId="4B0A8290" w14:textId="764C073C" w:rsidR="008865AB" w:rsidRDefault="008865AB" w:rsidP="30A4A4C0">
      <w:pPr>
        <w:ind w:left="720"/>
        <w:rPr>
          <w:rFonts w:eastAsia="Arial" w:cs="Arial"/>
          <w:szCs w:val="22"/>
        </w:rPr>
      </w:pPr>
    </w:p>
    <w:p w14:paraId="169A8E27" w14:textId="0E6B8CC8" w:rsidR="008865AB" w:rsidRDefault="125E563E" w:rsidP="30A4A4C0">
      <w:pPr>
        <w:ind w:left="720"/>
      </w:pPr>
      <w:r w:rsidRPr="1382FCA3">
        <w:rPr>
          <w:rFonts w:eastAsia="Arial" w:cs="Arial"/>
          <w:szCs w:val="22"/>
        </w:rPr>
        <w:t xml:space="preserve">Each cabinet shall have Controller Preempt Input Verification. This feature monitors the integrity of the controller railroad preemption input and associated wiring within the traffic controller cabinet.  This utilizes a secondary railroad preemption input that is normally active/on when no demand for railroad preemption is present.  When a demand for railroad preemption is received, the normal railroad preemptor input is applied, and the secondary input is dropped.  If both inputs are either simultaneously on or simultaneously off for more than </w:t>
      </w:r>
      <w:r w:rsidR="1BBD8126" w:rsidRPr="1382FCA3">
        <w:rPr>
          <w:rFonts w:eastAsia="Arial" w:cs="Arial"/>
          <w:szCs w:val="22"/>
        </w:rPr>
        <w:t>one (</w:t>
      </w:r>
      <w:r w:rsidRPr="1382FCA3">
        <w:rPr>
          <w:rFonts w:eastAsia="Arial" w:cs="Arial"/>
          <w:szCs w:val="22"/>
        </w:rPr>
        <w:t>1</w:t>
      </w:r>
      <w:r w:rsidR="7B0FF3BE" w:rsidRPr="1382FCA3">
        <w:rPr>
          <w:rFonts w:eastAsia="Arial" w:cs="Arial"/>
          <w:szCs w:val="22"/>
        </w:rPr>
        <w:t>)</w:t>
      </w:r>
      <w:r w:rsidRPr="1382FCA3">
        <w:rPr>
          <w:rFonts w:eastAsia="Arial" w:cs="Arial"/>
          <w:szCs w:val="22"/>
        </w:rPr>
        <w:t xml:space="preserve"> second, the controller recognizes this as an input failure.</w:t>
      </w:r>
      <w:r w:rsidR="47FF8FBE" w:rsidRPr="1382FCA3">
        <w:rPr>
          <w:rFonts w:eastAsia="Arial" w:cs="Arial"/>
          <w:szCs w:val="22"/>
        </w:rPr>
        <w:t xml:space="preserve">  </w:t>
      </w:r>
      <w:r w:rsidRPr="1382FCA3">
        <w:rPr>
          <w:rFonts w:eastAsia="Arial" w:cs="Arial"/>
          <w:szCs w:val="22"/>
        </w:rPr>
        <w:t>When a failure occurs, the traffic controller is configured to provide a track clearance interval followed by a flashing red condition.  This occurrence sets a preempt input alarm and requires a manual reset of the controller.</w:t>
      </w:r>
      <w:r w:rsidR="7F679152" w:rsidRPr="1382FCA3">
        <w:rPr>
          <w:szCs w:val="22"/>
        </w:rPr>
        <w:t>”</w:t>
      </w:r>
    </w:p>
    <w:p w14:paraId="424C39D9" w14:textId="77777777" w:rsidR="008865AB" w:rsidRDefault="008865AB" w:rsidP="4F5F3BDA">
      <w:pPr>
        <w:tabs>
          <w:tab w:val="left" w:pos="720"/>
          <w:tab w:val="left" w:pos="4896"/>
        </w:tabs>
        <w:spacing w:line="-240" w:lineRule="auto"/>
        <w:ind w:right="54"/>
      </w:pPr>
    </w:p>
    <w:p w14:paraId="01540A59" w14:textId="77777777" w:rsidR="009529C7" w:rsidRDefault="41F28079" w:rsidP="4F5F3BDA">
      <w:r w:rsidRPr="771A229F">
        <w:t>Add the following to Article 1074.03 of the Standard Specifications:</w:t>
      </w:r>
    </w:p>
    <w:p w14:paraId="101D9F4C" w14:textId="77777777" w:rsidR="009529C7" w:rsidRDefault="009529C7" w:rsidP="4F5F3BDA">
      <w:pPr>
        <w:pStyle w:val="DefaultText"/>
        <w:rPr>
          <w:sz w:val="22"/>
          <w:szCs w:val="22"/>
        </w:rPr>
      </w:pPr>
    </w:p>
    <w:p w14:paraId="5B74EB78" w14:textId="2B67B14E" w:rsidR="009529C7" w:rsidRDefault="41F28079" w:rsidP="137B3F20">
      <w:pPr>
        <w:ind w:left="1620" w:hanging="900"/>
      </w:pPr>
      <w:r w:rsidRPr="771A229F">
        <w:t>(a)</w:t>
      </w:r>
      <w:r w:rsidR="35A2961B" w:rsidRPr="771A229F">
        <w:t xml:space="preserve"> </w:t>
      </w:r>
      <w:r w:rsidRPr="771A229F">
        <w:t>(6)</w:t>
      </w:r>
      <w:r w:rsidR="009529C7">
        <w:tab/>
      </w:r>
      <w:r w:rsidRPr="771A229F">
        <w:t xml:space="preserve">Cabinets shall be designed for NEMA TS2 Type 1 </w:t>
      </w:r>
      <w:r w:rsidR="054318CF" w:rsidRPr="771A229F">
        <w:t xml:space="preserve">or NEMA TS2 Type </w:t>
      </w:r>
      <w:r w:rsidR="419E0886" w:rsidRPr="771A229F">
        <w:t>2</w:t>
      </w:r>
      <w:r w:rsidR="79383FEA" w:rsidRPr="771A229F">
        <w:t xml:space="preserve"> </w:t>
      </w:r>
      <w:r w:rsidR="5B5B3DC5" w:rsidRPr="771A229F">
        <w:t>O</w:t>
      </w:r>
      <w:r w:rsidRPr="771A229F">
        <w:t>peration.</w:t>
      </w:r>
      <w:r w:rsidR="5B5B3DC5" w:rsidRPr="771A229F">
        <w:t xml:space="preserve">  </w:t>
      </w:r>
      <w:r w:rsidRPr="771A229F">
        <w:t>All cabinets shall be pre-wired for a minimum of eight (8) phases of</w:t>
      </w:r>
      <w:r w:rsidR="40D2575E" w:rsidRPr="771A229F">
        <w:t xml:space="preserve"> </w:t>
      </w:r>
      <w:r w:rsidRPr="771A229F">
        <w:t>vehicular, four (4) phases of pedestrian and four (4) phases of overlap operation.</w:t>
      </w:r>
    </w:p>
    <w:p w14:paraId="4D71697B" w14:textId="31831CFB" w:rsidR="32F721DA" w:rsidRDefault="32F721DA" w:rsidP="771A229F">
      <w:pPr>
        <w:rPr>
          <w:rFonts w:eastAsia="Arial" w:cs="Arial"/>
          <w:szCs w:val="22"/>
        </w:rPr>
      </w:pPr>
    </w:p>
    <w:p w14:paraId="286F3609" w14:textId="52204438" w:rsidR="02965FAC" w:rsidRDefault="69359D70" w:rsidP="771A229F">
      <w:pPr>
        <w:rPr>
          <w:rFonts w:eastAsia="Arial" w:cs="Arial"/>
          <w:szCs w:val="22"/>
        </w:rPr>
      </w:pPr>
      <w:r w:rsidRPr="771A229F">
        <w:rPr>
          <w:rFonts w:eastAsia="Arial" w:cs="Arial"/>
          <w:szCs w:val="22"/>
        </w:rPr>
        <w:t>Revise the second sentence in Article 1074.03 (b) (1) paragraph “a” to read:</w:t>
      </w:r>
    </w:p>
    <w:p w14:paraId="2F74F55C" w14:textId="3DDEE9AF" w:rsidR="32F721DA" w:rsidRDefault="32F721DA" w:rsidP="771A229F">
      <w:pPr>
        <w:rPr>
          <w:rFonts w:eastAsia="Arial" w:cs="Arial"/>
          <w:szCs w:val="22"/>
        </w:rPr>
      </w:pPr>
    </w:p>
    <w:p w14:paraId="455D0C5E" w14:textId="4FE536B5" w:rsidR="02965FAC" w:rsidRDefault="69359D70" w:rsidP="771A229F">
      <w:pPr>
        <w:ind w:left="720"/>
        <w:rPr>
          <w:rFonts w:eastAsia="Arial" w:cs="Arial"/>
          <w:szCs w:val="22"/>
        </w:rPr>
      </w:pPr>
      <w:r w:rsidRPr="771A229F">
        <w:rPr>
          <w:rFonts w:eastAsia="Arial" w:cs="Arial"/>
          <w:szCs w:val="22"/>
        </w:rPr>
        <w:t>“The malfunction management unit or conflict monitor shall have a minimum of 16 fully programmable channels.”</w:t>
      </w:r>
    </w:p>
    <w:p w14:paraId="11D63A61" w14:textId="417F00F9" w:rsidR="32F721DA" w:rsidRDefault="32F721DA" w:rsidP="771A229F">
      <w:pPr>
        <w:rPr>
          <w:rFonts w:eastAsia="Arial" w:cs="Arial"/>
          <w:szCs w:val="22"/>
        </w:rPr>
      </w:pPr>
    </w:p>
    <w:p w14:paraId="4A3276B2" w14:textId="33B69F9C" w:rsidR="02965FAC" w:rsidRDefault="69359D70" w:rsidP="771A229F">
      <w:pPr>
        <w:rPr>
          <w:rFonts w:eastAsia="Arial" w:cs="Arial"/>
          <w:szCs w:val="22"/>
        </w:rPr>
      </w:pPr>
      <w:r w:rsidRPr="771A229F">
        <w:rPr>
          <w:rFonts w:eastAsia="Arial" w:cs="Arial"/>
          <w:szCs w:val="22"/>
        </w:rPr>
        <w:t>Add the following to Article 1074.03 of the Standard Specifications:</w:t>
      </w:r>
    </w:p>
    <w:p w14:paraId="00F082D5" w14:textId="7566D4BB" w:rsidR="32F721DA" w:rsidRDefault="32F721DA" w:rsidP="771A229F">
      <w:pPr>
        <w:rPr>
          <w:rFonts w:eastAsia="Arial" w:cs="Arial"/>
          <w:szCs w:val="22"/>
        </w:rPr>
      </w:pPr>
    </w:p>
    <w:p w14:paraId="7F8938E3" w14:textId="31739A13" w:rsidR="009529C7" w:rsidRDefault="41F28079" w:rsidP="137B3F20">
      <w:pPr>
        <w:ind w:left="1620" w:hanging="900"/>
      </w:pPr>
      <w:r w:rsidRPr="771A229F">
        <w:lastRenderedPageBreak/>
        <w:t>(b) (5)</w:t>
      </w:r>
      <w:r w:rsidR="009529C7">
        <w:tab/>
      </w:r>
      <w:r w:rsidRPr="771A229F">
        <w:t>Cabinets – Provide 1/8</w:t>
      </w:r>
      <w:r w:rsidR="0D826D21" w:rsidRPr="771A229F">
        <w:t xml:space="preserve"> in.</w:t>
      </w:r>
      <w:r w:rsidRPr="771A229F">
        <w:t xml:space="preserve"> (3.2 mm) thick unpainted aluminum alloy 5052-H32.</w:t>
      </w:r>
      <w:r w:rsidR="4B2141BB" w:rsidRPr="771A229F">
        <w:t xml:space="preserve"> </w:t>
      </w:r>
      <w:r w:rsidRPr="771A229F">
        <w:t>The</w:t>
      </w:r>
      <w:r w:rsidR="7CCEDA15" w:rsidRPr="771A229F">
        <w:t xml:space="preserve"> </w:t>
      </w:r>
      <w:r w:rsidRPr="771A229F">
        <w:t>surface shall be smooth, free of marks and scratches.  All external hardware shall be stainless steel.</w:t>
      </w:r>
    </w:p>
    <w:p w14:paraId="4E586B5A" w14:textId="142DB4B5" w:rsidR="009529C7" w:rsidRDefault="41F28079" w:rsidP="137B3F20">
      <w:pPr>
        <w:ind w:left="1620" w:hanging="900"/>
      </w:pPr>
      <w:r w:rsidRPr="771A229F">
        <w:t>(b) (6)</w:t>
      </w:r>
      <w:r w:rsidR="009529C7">
        <w:tab/>
      </w:r>
      <w:r w:rsidRPr="771A229F">
        <w:t>Controller Harness – Provide a TS2 Type 2 “A” wired harness in addition to the</w:t>
      </w:r>
      <w:r w:rsidR="226FEA70" w:rsidRPr="771A229F">
        <w:t xml:space="preserve"> </w:t>
      </w:r>
      <w:r w:rsidRPr="771A229F">
        <w:t>TS2 Type 1 harness.</w:t>
      </w:r>
    </w:p>
    <w:p w14:paraId="311B4485" w14:textId="1226B3D1" w:rsidR="009529C7" w:rsidRDefault="41F28079" w:rsidP="137B3F20">
      <w:pPr>
        <w:ind w:left="1620" w:hanging="900"/>
        <w:rPr>
          <w:rFonts w:cs="Arial"/>
        </w:rPr>
      </w:pPr>
      <w:r w:rsidRPr="0C50C867">
        <w:t>(b) (7)</w:t>
      </w:r>
      <w:r w:rsidR="009529C7">
        <w:tab/>
      </w:r>
      <w:r w:rsidRPr="0C50C867">
        <w:t>Surge Protection – Shall be a 120</w:t>
      </w:r>
      <w:r w:rsidR="4AFA6E2D" w:rsidRPr="0C50C867">
        <w:t xml:space="preserve"> </w:t>
      </w:r>
      <w:r w:rsidRPr="0C50C867">
        <w:t>VAC Single phase Modular filter P</w:t>
      </w:r>
      <w:r w:rsidRPr="0C50C867">
        <w:rPr>
          <w:rFonts w:cs="Arial"/>
        </w:rPr>
        <w:t>lug-in type,</w:t>
      </w:r>
      <w:r w:rsidR="417FA90C" w:rsidRPr="0C50C867">
        <w:rPr>
          <w:rFonts w:cs="Arial"/>
        </w:rPr>
        <w:t xml:space="preserve"> </w:t>
      </w:r>
      <w:r w:rsidRPr="0C50C867">
        <w:rPr>
          <w:rFonts w:cs="Arial"/>
        </w:rPr>
        <w:t xml:space="preserve">supplied from an approved vendor. </w:t>
      </w:r>
    </w:p>
    <w:p w14:paraId="7E208093" w14:textId="0A5BF110" w:rsidR="009529C7" w:rsidRDefault="41F28079" w:rsidP="4F5F3BDA">
      <w:pPr>
        <w:ind w:left="1620" w:hanging="900"/>
      </w:pPr>
      <w:r w:rsidRPr="771A229F">
        <w:t>(b) (8)</w:t>
      </w:r>
      <w:r w:rsidR="009529C7">
        <w:tab/>
      </w:r>
      <w:r w:rsidRPr="771A229F">
        <w:t>BIU – shall be secured by mechanical means.</w:t>
      </w:r>
      <w:r w:rsidR="009529C7">
        <w:tab/>
      </w:r>
      <w:r w:rsidR="009529C7">
        <w:tab/>
      </w:r>
    </w:p>
    <w:p w14:paraId="3FF17493" w14:textId="0D77D87A" w:rsidR="009529C7" w:rsidRDefault="41F28079" w:rsidP="4F5F3BDA">
      <w:pPr>
        <w:ind w:left="1620" w:hanging="900"/>
      </w:pPr>
      <w:r w:rsidRPr="771A229F">
        <w:t>(b) (9)</w:t>
      </w:r>
      <w:r w:rsidR="009529C7">
        <w:tab/>
      </w:r>
      <w:r w:rsidRPr="771A229F">
        <w:t>Transfer Relays – Solid state or mechanical flash relays are acceptable.</w:t>
      </w:r>
    </w:p>
    <w:p w14:paraId="2D11F7E8" w14:textId="708739A4" w:rsidR="009529C7" w:rsidRDefault="41F28079" w:rsidP="4F5F3BDA">
      <w:pPr>
        <w:ind w:left="1620" w:hanging="900"/>
      </w:pPr>
      <w:r w:rsidRPr="771A229F">
        <w:t>(b) (10</w:t>
      </w:r>
      <w:r w:rsidR="6BF8F6B5" w:rsidRPr="771A229F">
        <w:t>)</w:t>
      </w:r>
      <w:r w:rsidR="009529C7">
        <w:tab/>
      </w:r>
      <w:r w:rsidRPr="771A229F">
        <w:t>Switch Guards – All switches shall be guarded.</w:t>
      </w:r>
    </w:p>
    <w:p w14:paraId="25604438" w14:textId="6AE9E6EF" w:rsidR="009529C7" w:rsidRDefault="7E6BF211" w:rsidP="4F5F3BDA">
      <w:pPr>
        <w:ind w:left="1620" w:hanging="900"/>
      </w:pPr>
      <w:r w:rsidRPr="68448625">
        <w:t>(b) (11)</w:t>
      </w:r>
      <w:r w:rsidR="009529C7">
        <w:tab/>
      </w:r>
      <w:r w:rsidRPr="68448625">
        <w:t xml:space="preserve">Heating – One (1) 200 </w:t>
      </w:r>
      <w:r w:rsidR="0A8270B6" w:rsidRPr="68448625">
        <w:t>W</w:t>
      </w:r>
      <w:r w:rsidRPr="68448625">
        <w:t>, thermostatically-controlled, electric heater</w:t>
      </w:r>
      <w:r w:rsidR="288B6786" w:rsidRPr="68448625">
        <w:t>.</w:t>
      </w:r>
    </w:p>
    <w:p w14:paraId="7925D003" w14:textId="71166AB4" w:rsidR="009529C7" w:rsidRDefault="41F28079" w:rsidP="4F5F3BDA">
      <w:pPr>
        <w:ind w:left="1620" w:hanging="900"/>
      </w:pPr>
      <w:r w:rsidRPr="68448625">
        <w:t>(b) (12)</w:t>
      </w:r>
      <w:r w:rsidR="009529C7">
        <w:tab/>
      </w:r>
      <w:r w:rsidRPr="68448625">
        <w:t>Lighting – One (1) LED Panel shall be placed inside the cabinet top panel and one (1) LED Panel shall be placed on each side of the pull-out drawer/shelf assembly located beneath the controller support shelf.  The LED Panels shall be controlled by a door switch.</w:t>
      </w:r>
      <w:r w:rsidR="18831967" w:rsidRPr="68448625">
        <w:t xml:space="preserve">  </w:t>
      </w:r>
      <w:r w:rsidRPr="68448625">
        <w:t>The LED Panels shall be provided from an approved vendor.</w:t>
      </w:r>
    </w:p>
    <w:p w14:paraId="3AAA01B8" w14:textId="5700102F" w:rsidR="009529C7" w:rsidRDefault="41F28079" w:rsidP="4F5F3BDA">
      <w:pPr>
        <w:ind w:left="1620" w:hanging="900"/>
      </w:pPr>
      <w:r w:rsidRPr="771A229F">
        <w:t>(b) (13)</w:t>
      </w:r>
      <w:r w:rsidR="009529C7">
        <w:tab/>
      </w:r>
      <w:r w:rsidRPr="771A229F">
        <w:t>The cabinet shall be equipped with a pull-out drawer/shelf assembly.  A 1</w:t>
      </w:r>
      <w:r w:rsidR="1A8C7D99" w:rsidRPr="771A229F">
        <w:t>-1/2</w:t>
      </w:r>
      <w:r w:rsidRPr="771A229F">
        <w:t xml:space="preserve"> in</w:t>
      </w:r>
      <w:r w:rsidR="6B4F881D" w:rsidRPr="771A229F">
        <w:t>.</w:t>
      </w:r>
      <w:r w:rsidRPr="771A229F">
        <w:t xml:space="preserve"> (38mm) deep drawer shall be provided in the cabinet, mounted directly beneath the controller support shelf.  The drawer shall have a hinged top cover and shall be capable of accommodating one (1) complete set of cabinet prints and manuals.  This drawer shall support 50 </w:t>
      </w:r>
      <w:proofErr w:type="spellStart"/>
      <w:r w:rsidRPr="771A229F">
        <w:t>lb</w:t>
      </w:r>
      <w:proofErr w:type="spellEnd"/>
      <w:r w:rsidRPr="771A229F">
        <w:t xml:space="preserve"> (23 kg) in weight when fully extended.  The drawer shall open and close smoothly.  Drawer dimensions shall make maximum use of available depth offered by the controller shelf and be a minimum of 18 in</w:t>
      </w:r>
      <w:r w:rsidR="38F6680A" w:rsidRPr="771A229F">
        <w:t>.</w:t>
      </w:r>
      <w:r w:rsidRPr="771A229F">
        <w:t xml:space="preserve"> (610mm) wide.</w:t>
      </w:r>
    </w:p>
    <w:p w14:paraId="2710C8C9" w14:textId="2EACC44E" w:rsidR="009529C7" w:rsidRDefault="41F28079" w:rsidP="4F5F3BDA">
      <w:pPr>
        <w:ind w:left="1620" w:hanging="900"/>
      </w:pPr>
      <w:r w:rsidRPr="771A229F">
        <w:t>(b) (14)</w:t>
      </w:r>
      <w:r w:rsidR="009529C7">
        <w:tab/>
      </w:r>
      <w:r w:rsidRPr="771A229F">
        <w:t>Plan &amp; Wiring Diagrams – 12</w:t>
      </w:r>
      <w:r w:rsidR="3527CE7B" w:rsidRPr="771A229F">
        <w:t xml:space="preserve"> in.</w:t>
      </w:r>
      <w:r w:rsidRPr="771A229F">
        <w:t xml:space="preserve"> x 15</w:t>
      </w:r>
      <w:r w:rsidR="7BA7D326" w:rsidRPr="771A229F">
        <w:t xml:space="preserve"> in.</w:t>
      </w:r>
      <w:r w:rsidRPr="771A229F">
        <w:t xml:space="preserve"> (3.05mm x 4.06mm) moisture sealed container attached to door.</w:t>
      </w:r>
    </w:p>
    <w:p w14:paraId="49F391CC" w14:textId="77777777" w:rsidR="009529C7" w:rsidRDefault="41F28079" w:rsidP="4F5F3BDA">
      <w:pPr>
        <w:ind w:left="1620" w:hanging="900"/>
      </w:pPr>
      <w:r w:rsidRPr="771A229F">
        <w:t>(b) (15)</w:t>
      </w:r>
      <w:r w:rsidR="009529C7">
        <w:tab/>
      </w:r>
      <w:r w:rsidRPr="771A229F">
        <w:t>Detector Racks – Fully wired and labeled for four (4) channels of emergency vehicle pre-emption and sixteen channels (16) of vehicular operation.</w:t>
      </w:r>
    </w:p>
    <w:p w14:paraId="202D2397" w14:textId="77777777" w:rsidR="009529C7" w:rsidRDefault="41F28079" w:rsidP="4F5F3BDA">
      <w:pPr>
        <w:ind w:left="1620" w:hanging="900"/>
      </w:pPr>
      <w:r w:rsidRPr="771A229F">
        <w:t>(b) (16)</w:t>
      </w:r>
      <w:r w:rsidR="009529C7">
        <w:tab/>
      </w:r>
      <w:r w:rsidRPr="771A229F">
        <w:t>Field Wiring Labels – All field wiring shall be labeled.</w:t>
      </w:r>
    </w:p>
    <w:p w14:paraId="7EBB2195" w14:textId="77777777" w:rsidR="009529C7" w:rsidRDefault="41F28079" w:rsidP="4F5F3BDA">
      <w:pPr>
        <w:ind w:left="1620" w:hanging="900"/>
      </w:pPr>
      <w:r w:rsidRPr="771A229F">
        <w:t>(b) (17)</w:t>
      </w:r>
      <w:r w:rsidR="009529C7">
        <w:tab/>
      </w:r>
      <w:r w:rsidRPr="771A229F">
        <w:t>Field Wiring Termination – Approved channel lugs required.</w:t>
      </w:r>
    </w:p>
    <w:p w14:paraId="6C044723" w14:textId="77777777" w:rsidR="009529C7" w:rsidRDefault="41F28079" w:rsidP="4F5F3BDA">
      <w:pPr>
        <w:ind w:left="1620" w:hanging="900"/>
      </w:pPr>
      <w:r w:rsidRPr="771A229F">
        <w:t>(b) (18)</w:t>
      </w:r>
      <w:r w:rsidR="009529C7">
        <w:tab/>
      </w:r>
      <w:r w:rsidRPr="771A229F">
        <w:t>Power Panel – Provide a nonconductive shield.</w:t>
      </w:r>
    </w:p>
    <w:p w14:paraId="7B2A0D36" w14:textId="29970618" w:rsidR="009529C7" w:rsidRDefault="41F28079" w:rsidP="4F5F3BDA">
      <w:pPr>
        <w:ind w:left="1620" w:hanging="900"/>
      </w:pPr>
      <w:r w:rsidRPr="68448625">
        <w:t>(b) (19)</w:t>
      </w:r>
      <w:r w:rsidR="009529C7">
        <w:tab/>
      </w:r>
      <w:r w:rsidRPr="68448625">
        <w:t xml:space="preserve">Circuit Breaker – The circuit breaker shall be sized for the proposed load but shall not be rated less than 30 </w:t>
      </w:r>
      <w:r w:rsidR="51A8F160" w:rsidRPr="68448625">
        <w:t>A</w:t>
      </w:r>
      <w:r w:rsidRPr="68448625">
        <w:t xml:space="preserve">.  </w:t>
      </w:r>
    </w:p>
    <w:p w14:paraId="1749C86E" w14:textId="77777777" w:rsidR="009529C7" w:rsidRDefault="41F28079" w:rsidP="4F5F3BDA">
      <w:pPr>
        <w:ind w:left="1620" w:hanging="900"/>
      </w:pPr>
      <w:r w:rsidRPr="771A229F">
        <w:t>(b) (20)</w:t>
      </w:r>
      <w:r w:rsidR="009529C7">
        <w:tab/>
      </w:r>
      <w:r w:rsidRPr="771A229F">
        <w:t>Police Door – Provide wiring and termination for plug in manual phase advance switch.</w:t>
      </w:r>
    </w:p>
    <w:p w14:paraId="049AE886" w14:textId="0D7FFA94" w:rsidR="00BE03FA" w:rsidRDefault="41F28079" w:rsidP="771A229F">
      <w:pPr>
        <w:ind w:left="1620" w:hanging="900"/>
      </w:pPr>
      <w:r w:rsidRPr="68448625">
        <w:t xml:space="preserve">(b) (21) </w:t>
      </w:r>
      <w:r w:rsidR="009529C7">
        <w:tab/>
      </w:r>
      <w:r w:rsidRPr="68448625">
        <w:t>Railroad Pre</w:t>
      </w:r>
      <w:r w:rsidR="229EB574" w:rsidRPr="68448625">
        <w:t>emption</w:t>
      </w:r>
      <w:r w:rsidRPr="68448625">
        <w:t xml:space="preserve"> Test Switch – Shall be provided from an approved </w:t>
      </w:r>
      <w:r w:rsidR="009529C7">
        <w:tab/>
      </w:r>
      <w:r w:rsidRPr="68448625">
        <w:t xml:space="preserve"> vendor</w:t>
      </w:r>
      <w:r w:rsidR="20CC7337" w:rsidRPr="68448625">
        <w:t>.</w:t>
      </w:r>
    </w:p>
    <w:p w14:paraId="45D717DF" w14:textId="77777777" w:rsidR="00BE03FA" w:rsidRDefault="00BE03FA" w:rsidP="771A229F">
      <w:pPr>
        <w:pStyle w:val="DefaultText"/>
        <w:rPr>
          <w:sz w:val="22"/>
          <w:szCs w:val="22"/>
        </w:rPr>
      </w:pPr>
    </w:p>
    <w:p w14:paraId="67BBB2E1" w14:textId="77777777" w:rsidR="00BE03FA" w:rsidRPr="00BE03FA" w:rsidRDefault="61AE690B" w:rsidP="771A229F">
      <w:pPr>
        <w:pStyle w:val="DefaultText"/>
        <w:rPr>
          <w:sz w:val="22"/>
          <w:szCs w:val="22"/>
          <w:u w:val="single"/>
        </w:rPr>
      </w:pPr>
      <w:r w:rsidRPr="771A229F">
        <w:rPr>
          <w:sz w:val="22"/>
          <w:szCs w:val="22"/>
          <w:u w:val="single"/>
        </w:rPr>
        <w:t>Installation.</w:t>
      </w:r>
    </w:p>
    <w:p w14:paraId="26CA5F05" w14:textId="77777777" w:rsidR="00BE03FA" w:rsidRDefault="61AE690B" w:rsidP="771A229F">
      <w:pPr>
        <w:pStyle w:val="DefaultText"/>
        <w:rPr>
          <w:sz w:val="22"/>
          <w:szCs w:val="22"/>
        </w:rPr>
      </w:pPr>
      <w:r w:rsidRPr="771A229F">
        <w:rPr>
          <w:sz w:val="22"/>
          <w:szCs w:val="22"/>
        </w:rPr>
        <w:t>Add the following to Article 857.03 of the Standard Specifications:</w:t>
      </w:r>
    </w:p>
    <w:p w14:paraId="3CAC1144" w14:textId="77777777" w:rsidR="00BE03FA" w:rsidRDefault="00BE03FA" w:rsidP="771A229F">
      <w:pPr>
        <w:pStyle w:val="DefaultText"/>
        <w:rPr>
          <w:sz w:val="22"/>
          <w:szCs w:val="22"/>
        </w:rPr>
      </w:pPr>
    </w:p>
    <w:p w14:paraId="301F3E5D" w14:textId="5D5CB449" w:rsidR="00356577" w:rsidRPr="00C81647" w:rsidRDefault="584716C4" w:rsidP="771A229F">
      <w:pPr>
        <w:pStyle w:val="DefaultText"/>
        <w:ind w:left="720"/>
        <w:rPr>
          <w:sz w:val="22"/>
          <w:szCs w:val="22"/>
        </w:rPr>
      </w:pPr>
      <w:r w:rsidRPr="771A229F">
        <w:rPr>
          <w:sz w:val="22"/>
          <w:szCs w:val="22"/>
        </w:rPr>
        <w:t>“</w:t>
      </w:r>
      <w:r w:rsidR="08174198" w:rsidRPr="771A229F">
        <w:rPr>
          <w:sz w:val="22"/>
          <w:szCs w:val="22"/>
        </w:rPr>
        <w:t>T</w:t>
      </w:r>
      <w:r w:rsidR="4A09C38B" w:rsidRPr="771A229F">
        <w:rPr>
          <w:sz w:val="22"/>
          <w:szCs w:val="22"/>
        </w:rPr>
        <w:t>he Contractor shall arrange to install a</w:t>
      </w:r>
      <w:r w:rsidR="38B37EBC" w:rsidRPr="771A229F">
        <w:rPr>
          <w:sz w:val="22"/>
          <w:szCs w:val="22"/>
        </w:rPr>
        <w:t xml:space="preserve"> c</w:t>
      </w:r>
      <w:r w:rsidR="37A176A0" w:rsidRPr="771A229F">
        <w:rPr>
          <w:sz w:val="22"/>
          <w:szCs w:val="22"/>
        </w:rPr>
        <w:t>e</w:t>
      </w:r>
      <w:r w:rsidR="38B37EBC" w:rsidRPr="771A229F">
        <w:rPr>
          <w:sz w:val="22"/>
          <w:szCs w:val="22"/>
        </w:rPr>
        <w:t>llular modem</w:t>
      </w:r>
      <w:r w:rsidR="28EB790C" w:rsidRPr="771A229F">
        <w:rPr>
          <w:sz w:val="22"/>
          <w:szCs w:val="22"/>
        </w:rPr>
        <w:t xml:space="preserve"> </w:t>
      </w:r>
      <w:r w:rsidR="4A09C38B" w:rsidRPr="771A229F">
        <w:rPr>
          <w:sz w:val="22"/>
          <w:szCs w:val="22"/>
        </w:rPr>
        <w:t>and all equipment to dial into the controller and have the controller dial out to the RAILROAD, FULL-ACTUATED CONTROLLER AND CABINET as called for on the traffic signal installation plans.  If the traffic signal installation is part of a traffic signal system, a</w:t>
      </w:r>
      <w:r w:rsidR="1F0CDE7B" w:rsidRPr="771A229F">
        <w:rPr>
          <w:sz w:val="22"/>
          <w:szCs w:val="22"/>
        </w:rPr>
        <w:t xml:space="preserve"> cellular modem </w:t>
      </w:r>
      <w:r w:rsidR="4A09C38B" w:rsidRPr="771A229F">
        <w:rPr>
          <w:sz w:val="22"/>
          <w:szCs w:val="22"/>
        </w:rPr>
        <w:t xml:space="preserve">is usually not required unless called for on the traffic signal plans.  The Contractor shall follow the </w:t>
      </w:r>
      <w:r w:rsidR="4A09C38B" w:rsidRPr="771A229F">
        <w:rPr>
          <w:sz w:val="22"/>
          <w:szCs w:val="22"/>
        </w:rPr>
        <w:lastRenderedPageBreak/>
        <w:t xml:space="preserve">requirements for the </w:t>
      </w:r>
      <w:r w:rsidR="4E6361C1" w:rsidRPr="771A229F">
        <w:rPr>
          <w:sz w:val="22"/>
          <w:szCs w:val="22"/>
        </w:rPr>
        <w:t xml:space="preserve">cellular modem </w:t>
      </w:r>
      <w:r w:rsidR="4A09C38B" w:rsidRPr="771A229F">
        <w:rPr>
          <w:sz w:val="22"/>
          <w:szCs w:val="22"/>
        </w:rPr>
        <w:t xml:space="preserve">installation as contained in the current District One Traffic Signal Special Provision </w:t>
      </w:r>
      <w:r w:rsidR="40BCA6CA" w:rsidRPr="771A229F">
        <w:rPr>
          <w:sz w:val="22"/>
          <w:szCs w:val="22"/>
        </w:rPr>
        <w:t>892.01TS CELLULAR MODEM.</w:t>
      </w:r>
      <w:r w:rsidR="654B7E81" w:rsidRPr="771A229F">
        <w:rPr>
          <w:sz w:val="22"/>
          <w:szCs w:val="22"/>
        </w:rPr>
        <w:t>”</w:t>
      </w:r>
    </w:p>
    <w:p w14:paraId="39A83566" w14:textId="77777777" w:rsidR="00BE03FA" w:rsidRDefault="00BE03FA" w:rsidP="771A229F">
      <w:pPr>
        <w:tabs>
          <w:tab w:val="left" w:pos="720"/>
          <w:tab w:val="left" w:pos="4896"/>
        </w:tabs>
        <w:spacing w:line="-240" w:lineRule="auto"/>
        <w:ind w:right="54"/>
      </w:pPr>
    </w:p>
    <w:p w14:paraId="05156C11" w14:textId="77777777" w:rsidR="009529C7" w:rsidRDefault="248E79B7" w:rsidP="771A229F">
      <w:pPr>
        <w:tabs>
          <w:tab w:val="left" w:pos="720"/>
          <w:tab w:val="left" w:pos="4896"/>
        </w:tabs>
        <w:spacing w:line="-240" w:lineRule="auto"/>
        <w:ind w:right="54"/>
        <w:jc w:val="left"/>
      </w:pPr>
      <w:r w:rsidRPr="771A229F">
        <w:rPr>
          <w:u w:val="single"/>
        </w:rPr>
        <w:t>Basis of Payment.</w:t>
      </w:r>
      <w:r w:rsidRPr="771A229F">
        <w:t xml:space="preserve">  </w:t>
      </w:r>
    </w:p>
    <w:p w14:paraId="49B8266E" w14:textId="0F5537D7" w:rsidR="1B0DD968" w:rsidRDefault="26401375" w:rsidP="137B3F20">
      <w:pPr>
        <w:tabs>
          <w:tab w:val="left" w:pos="720"/>
          <w:tab w:val="left" w:pos="4896"/>
        </w:tabs>
        <w:ind w:right="54"/>
        <w:rPr>
          <w:rFonts w:eastAsia="Arial" w:cs="Arial"/>
          <w:szCs w:val="22"/>
        </w:rPr>
      </w:pPr>
      <w:bookmarkStart w:id="1" w:name="_Int_uTzs0q1a"/>
      <w:r w:rsidRPr="771A229F">
        <w:rPr>
          <w:rFonts w:eastAsia="Arial" w:cs="Arial"/>
          <w:szCs w:val="22"/>
        </w:rPr>
        <w:t>This work will be paid for at the contract unit price each for RAILROAD, FULL-ACTUATED CONTROLLER AND TYPE IV CABINET; RAILROAD, FULL-ACTUATED CONTROLLER AND TYPE IV STRETCHED CABINET; RAILROAD, FULL-ACTUATED CONTROLLER AND TYPE V CABINET; RAILROAD, FULL-ACTUATED CONTROLLER AND TYPE SUPER P CABINET; RAILROAD, FULL-ACTUATED CONTROLLER AND TYPE SUPER P STRETCHED CABINET; RAILROAD, FULL-ACTUATED CONTROLLER AND TYPE SUPER R CABINET; RAILROAD, FULL-ACTUATED CONTROLLER AND TYPE IV CABINET, SPECIAL; RAILROAD, FULL-ACTUATED CONTROLLER AND TYPE IV STRETCHED CABINET, SPECIAL; RAILROAD, FULL-ACTUATED CONTROLLER AND TYPE V CABINET, SPECIAL; RAILROAD, FULL-ACTUATED CONTROLLER AND TYPE SUPER P CABINET (SPECIAL); RAILROAD, FULL-ACTUATED CONTROLLER AND TYPE SUPER P STRETCHED CABINET (SPECIAL) or RAILROAD, FULL-ACTUATED CONTROLLER AND TYPE SUPER R CABINET (SPECIAL).</w:t>
      </w:r>
      <w:bookmarkEnd w:id="1"/>
    </w:p>
    <w:sectPr w:rsidR="1B0DD968" w:rsidSect="00AC22ED">
      <w:footerReference w:type="default" r:id="rId6"/>
      <w:pgSz w:w="12240" w:h="15840"/>
      <w:pgMar w:top="252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01B40" w14:textId="77777777" w:rsidR="00DB6ED6" w:rsidRDefault="00DB6ED6">
      <w:r>
        <w:separator/>
      </w:r>
    </w:p>
  </w:endnote>
  <w:endnote w:type="continuationSeparator" w:id="0">
    <w:p w14:paraId="3E1E63D8" w14:textId="77777777" w:rsidR="00DB6ED6" w:rsidRDefault="00DB6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EE909" w14:textId="77777777" w:rsidR="00F12EF9" w:rsidRPr="00F12EF9" w:rsidRDefault="00F12EF9" w:rsidP="00F12EF9">
    <w:pPr>
      <w:pStyle w:val="Footer"/>
      <w:jc w:val="lef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1A05E" w14:textId="77777777" w:rsidR="00DB6ED6" w:rsidRDefault="00DB6ED6">
      <w:r>
        <w:separator/>
      </w:r>
    </w:p>
  </w:footnote>
  <w:footnote w:type="continuationSeparator" w:id="0">
    <w:p w14:paraId="006969AC" w14:textId="77777777" w:rsidR="00DB6ED6" w:rsidRDefault="00DB6ED6">
      <w:r>
        <w:continuationSeparator/>
      </w:r>
    </w:p>
  </w:footnote>
</w:footnotes>
</file>

<file path=word/intelligence2.xml><?xml version="1.0" encoding="utf-8"?>
<int2:intelligence xmlns:int2="http://schemas.microsoft.com/office/intelligence/2020/intelligence" xmlns:oel="http://schemas.microsoft.com/office/2019/extlst">
  <int2:observations>
    <int2:textHash int2:hashCode="qAmLnbO9dv0o3v" int2:id="i1WJUAFl">
      <int2:state int2:value="Rejected" int2:type="LegacyProofing"/>
    </int2:textHash>
    <int2:textHash int2:hashCode="da22/GeohmlbD5" int2:id="sT7XhinB">
      <int2:state int2:value="Rejected" int2:type="LegacyProofing"/>
    </int2:textHash>
    <int2:textHash int2:hashCode="b3tBghDXFK7Sva" int2:id="MwOvoPz0">
      <int2:state int2:value="Rejected" int2:type="LegacyProofing"/>
    </int2:textHash>
    <int2:textHash int2:hashCode="C6I9/x9+dV6KBc" int2:id="AP4kSZxB">
      <int2:state int2:value="Rejected" int2:type="LegacyProofing"/>
    </int2:textHash>
    <int2:bookmark int2:bookmarkName="_Int_uTzs0q1a" int2:invalidationBookmarkName="" int2:hashCode="g8UwTq3ZNtMZ1l" int2:id="16kf1H6m">
      <int2:state int2:value="Rejected" int2:type="WordDesignerDefaultAnnotation"/>
    </int2:bookmark>
  </int2:observations>
  <int2:intelligenceSettings/>
  <int2:onDemandWorkflows/>
</int2:intelligenc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formsDesig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65AD2"/>
    <w:rsid w:val="0006735D"/>
    <w:rsid w:val="000951F8"/>
    <w:rsid w:val="000B03CB"/>
    <w:rsid w:val="000B287B"/>
    <w:rsid w:val="00113D6A"/>
    <w:rsid w:val="00257666"/>
    <w:rsid w:val="00280480"/>
    <w:rsid w:val="002D3AD1"/>
    <w:rsid w:val="00356577"/>
    <w:rsid w:val="003C49E7"/>
    <w:rsid w:val="004499B2"/>
    <w:rsid w:val="00463500"/>
    <w:rsid w:val="00465AD2"/>
    <w:rsid w:val="004A6741"/>
    <w:rsid w:val="00522C34"/>
    <w:rsid w:val="00537A76"/>
    <w:rsid w:val="005437DE"/>
    <w:rsid w:val="005A226B"/>
    <w:rsid w:val="005A7F70"/>
    <w:rsid w:val="006F6787"/>
    <w:rsid w:val="007762A7"/>
    <w:rsid w:val="007B7593"/>
    <w:rsid w:val="007C1580"/>
    <w:rsid w:val="007F2DC6"/>
    <w:rsid w:val="008865AB"/>
    <w:rsid w:val="00893A25"/>
    <w:rsid w:val="008A01BB"/>
    <w:rsid w:val="008B12DD"/>
    <w:rsid w:val="008C1DE2"/>
    <w:rsid w:val="009529C7"/>
    <w:rsid w:val="009B03EF"/>
    <w:rsid w:val="00A06242"/>
    <w:rsid w:val="00A151D0"/>
    <w:rsid w:val="00A86342"/>
    <w:rsid w:val="00AC22ED"/>
    <w:rsid w:val="00B633FB"/>
    <w:rsid w:val="00B712B3"/>
    <w:rsid w:val="00B73747"/>
    <w:rsid w:val="00BE03FA"/>
    <w:rsid w:val="00C339FD"/>
    <w:rsid w:val="00C72148"/>
    <w:rsid w:val="00CA1FD1"/>
    <w:rsid w:val="00CF5649"/>
    <w:rsid w:val="00D00E44"/>
    <w:rsid w:val="00D5D91F"/>
    <w:rsid w:val="00DB6ED6"/>
    <w:rsid w:val="00DC2643"/>
    <w:rsid w:val="00DD3FA0"/>
    <w:rsid w:val="00E05D9D"/>
    <w:rsid w:val="00E14CA3"/>
    <w:rsid w:val="00E3050D"/>
    <w:rsid w:val="00E93FD0"/>
    <w:rsid w:val="00EA1B47"/>
    <w:rsid w:val="00ED3B0C"/>
    <w:rsid w:val="00ED5174"/>
    <w:rsid w:val="00F12EF9"/>
    <w:rsid w:val="00F91176"/>
    <w:rsid w:val="00FC5353"/>
    <w:rsid w:val="00FC7C33"/>
    <w:rsid w:val="00FD4BB8"/>
    <w:rsid w:val="00FD5F1E"/>
    <w:rsid w:val="02133A81"/>
    <w:rsid w:val="02271BE6"/>
    <w:rsid w:val="024433A3"/>
    <w:rsid w:val="0269BC02"/>
    <w:rsid w:val="02965FAC"/>
    <w:rsid w:val="03286217"/>
    <w:rsid w:val="032FF939"/>
    <w:rsid w:val="0445CABF"/>
    <w:rsid w:val="04ADD9B7"/>
    <w:rsid w:val="052917FB"/>
    <w:rsid w:val="054318CF"/>
    <w:rsid w:val="0591E8A4"/>
    <w:rsid w:val="061F1C76"/>
    <w:rsid w:val="06AF3674"/>
    <w:rsid w:val="07DEFFA1"/>
    <w:rsid w:val="07FBD33A"/>
    <w:rsid w:val="08174198"/>
    <w:rsid w:val="083F9B39"/>
    <w:rsid w:val="090A0E08"/>
    <w:rsid w:val="0989734C"/>
    <w:rsid w:val="098DF1C1"/>
    <w:rsid w:val="0A8270B6"/>
    <w:rsid w:val="0A8FD7E1"/>
    <w:rsid w:val="0AEAC2A6"/>
    <w:rsid w:val="0B639B69"/>
    <w:rsid w:val="0BC2EE96"/>
    <w:rsid w:val="0C50C867"/>
    <w:rsid w:val="0C6DFF46"/>
    <w:rsid w:val="0CC8C7D6"/>
    <w:rsid w:val="0CD3AFE2"/>
    <w:rsid w:val="0D46C4E4"/>
    <w:rsid w:val="0D6DAE16"/>
    <w:rsid w:val="0D826D21"/>
    <w:rsid w:val="0EEBDD5A"/>
    <w:rsid w:val="1052C6B3"/>
    <w:rsid w:val="11630FD5"/>
    <w:rsid w:val="120D6BA2"/>
    <w:rsid w:val="120E0E7F"/>
    <w:rsid w:val="125E563E"/>
    <w:rsid w:val="1352DAC1"/>
    <w:rsid w:val="13644869"/>
    <w:rsid w:val="137B3F20"/>
    <w:rsid w:val="1382FCA3"/>
    <w:rsid w:val="138DFE84"/>
    <w:rsid w:val="138FE501"/>
    <w:rsid w:val="14266D31"/>
    <w:rsid w:val="1462EA9F"/>
    <w:rsid w:val="14B64482"/>
    <w:rsid w:val="156145C7"/>
    <w:rsid w:val="156BB994"/>
    <w:rsid w:val="15A9CCA7"/>
    <w:rsid w:val="15F77DCC"/>
    <w:rsid w:val="16BC9483"/>
    <w:rsid w:val="1777F431"/>
    <w:rsid w:val="17B6B3D4"/>
    <w:rsid w:val="18686AD9"/>
    <w:rsid w:val="18831967"/>
    <w:rsid w:val="1962B6F7"/>
    <w:rsid w:val="19A0DCAA"/>
    <w:rsid w:val="19FB0319"/>
    <w:rsid w:val="1A8C7D99"/>
    <w:rsid w:val="1A9B934A"/>
    <w:rsid w:val="1A9D599D"/>
    <w:rsid w:val="1B0DD968"/>
    <w:rsid w:val="1B6118D0"/>
    <w:rsid w:val="1BBD8126"/>
    <w:rsid w:val="1BF894FD"/>
    <w:rsid w:val="1C7043F2"/>
    <w:rsid w:val="1DC002BD"/>
    <w:rsid w:val="1E78C9B5"/>
    <w:rsid w:val="1F0CDE7B"/>
    <w:rsid w:val="1F1A73AA"/>
    <w:rsid w:val="1F6AA4B3"/>
    <w:rsid w:val="1F829609"/>
    <w:rsid w:val="1F8340EC"/>
    <w:rsid w:val="1FA15539"/>
    <w:rsid w:val="1FEA7398"/>
    <w:rsid w:val="20149A16"/>
    <w:rsid w:val="202EBFFF"/>
    <w:rsid w:val="205B0C68"/>
    <w:rsid w:val="20CC7337"/>
    <w:rsid w:val="20EC5C62"/>
    <w:rsid w:val="21B8D92A"/>
    <w:rsid w:val="220BE3E2"/>
    <w:rsid w:val="22291D7E"/>
    <w:rsid w:val="2232A0CD"/>
    <w:rsid w:val="226FEA70"/>
    <w:rsid w:val="22816B56"/>
    <w:rsid w:val="2293811F"/>
    <w:rsid w:val="22981536"/>
    <w:rsid w:val="229EB574"/>
    <w:rsid w:val="23C3D37D"/>
    <w:rsid w:val="23C486E2"/>
    <w:rsid w:val="23F29E2A"/>
    <w:rsid w:val="242F4441"/>
    <w:rsid w:val="248E79B7"/>
    <w:rsid w:val="248FD4BA"/>
    <w:rsid w:val="24B75974"/>
    <w:rsid w:val="24D6C382"/>
    <w:rsid w:val="26401375"/>
    <w:rsid w:val="26B7FCBB"/>
    <w:rsid w:val="2772E789"/>
    <w:rsid w:val="280AD86E"/>
    <w:rsid w:val="284ACB03"/>
    <w:rsid w:val="2871C76D"/>
    <w:rsid w:val="288B6786"/>
    <w:rsid w:val="28EB790C"/>
    <w:rsid w:val="28F5ABA8"/>
    <w:rsid w:val="28FEAB9A"/>
    <w:rsid w:val="2A11D908"/>
    <w:rsid w:val="2A400F8A"/>
    <w:rsid w:val="2C2DF7B4"/>
    <w:rsid w:val="2C3CC344"/>
    <w:rsid w:val="2C95B0AA"/>
    <w:rsid w:val="2CA5BCC9"/>
    <w:rsid w:val="2E1DDB60"/>
    <w:rsid w:val="2E39B1E6"/>
    <w:rsid w:val="2EFF09E6"/>
    <w:rsid w:val="2F58CD39"/>
    <w:rsid w:val="2F6DC3E7"/>
    <w:rsid w:val="307A4810"/>
    <w:rsid w:val="30A4A4C0"/>
    <w:rsid w:val="315AD746"/>
    <w:rsid w:val="31873CCB"/>
    <w:rsid w:val="3253072C"/>
    <w:rsid w:val="325DC6C7"/>
    <w:rsid w:val="32823EFE"/>
    <w:rsid w:val="32F721DA"/>
    <w:rsid w:val="34D00546"/>
    <w:rsid w:val="34D82C96"/>
    <w:rsid w:val="3527CE7B"/>
    <w:rsid w:val="356EBFB0"/>
    <w:rsid w:val="35A2961B"/>
    <w:rsid w:val="3650F468"/>
    <w:rsid w:val="36F67F7E"/>
    <w:rsid w:val="36F8131D"/>
    <w:rsid w:val="3705DA2A"/>
    <w:rsid w:val="37A176A0"/>
    <w:rsid w:val="37B9CDED"/>
    <w:rsid w:val="383F01B5"/>
    <w:rsid w:val="38B37EBC"/>
    <w:rsid w:val="38F6680A"/>
    <w:rsid w:val="39285DD6"/>
    <w:rsid w:val="39D213F6"/>
    <w:rsid w:val="39DEAF7D"/>
    <w:rsid w:val="3AAC3ABC"/>
    <w:rsid w:val="3AD27317"/>
    <w:rsid w:val="3C4032CA"/>
    <w:rsid w:val="3C7DBF73"/>
    <w:rsid w:val="3C98FF80"/>
    <w:rsid w:val="3CC68A9C"/>
    <w:rsid w:val="3D1A2F02"/>
    <w:rsid w:val="3D8D7E5D"/>
    <w:rsid w:val="3E167CBE"/>
    <w:rsid w:val="3EC250EA"/>
    <w:rsid w:val="4001FFFD"/>
    <w:rsid w:val="401E4310"/>
    <w:rsid w:val="405A54C5"/>
    <w:rsid w:val="40AD32B3"/>
    <w:rsid w:val="40BCA6CA"/>
    <w:rsid w:val="40D2575E"/>
    <w:rsid w:val="417FA90C"/>
    <w:rsid w:val="419E0886"/>
    <w:rsid w:val="41F28079"/>
    <w:rsid w:val="42C12C73"/>
    <w:rsid w:val="4323EEB9"/>
    <w:rsid w:val="432E88B7"/>
    <w:rsid w:val="43896334"/>
    <w:rsid w:val="4436CDD5"/>
    <w:rsid w:val="443C20AF"/>
    <w:rsid w:val="445688CA"/>
    <w:rsid w:val="44956E10"/>
    <w:rsid w:val="4564E6DB"/>
    <w:rsid w:val="471F8BCA"/>
    <w:rsid w:val="47548117"/>
    <w:rsid w:val="4757783B"/>
    <w:rsid w:val="47CD0ED2"/>
    <w:rsid w:val="47FF8FBE"/>
    <w:rsid w:val="4828E071"/>
    <w:rsid w:val="48C3A82E"/>
    <w:rsid w:val="49252C5E"/>
    <w:rsid w:val="49891B20"/>
    <w:rsid w:val="4A09C38B"/>
    <w:rsid w:val="4AC22635"/>
    <w:rsid w:val="4AEB1180"/>
    <w:rsid w:val="4AF64BC1"/>
    <w:rsid w:val="4AFA6E2D"/>
    <w:rsid w:val="4B03DBE2"/>
    <w:rsid w:val="4B2141BB"/>
    <w:rsid w:val="4B887DF3"/>
    <w:rsid w:val="4BA28F25"/>
    <w:rsid w:val="4BBD1A04"/>
    <w:rsid w:val="4C714BC7"/>
    <w:rsid w:val="4D59839F"/>
    <w:rsid w:val="4D86222E"/>
    <w:rsid w:val="4E1F3850"/>
    <w:rsid w:val="4E6361C1"/>
    <w:rsid w:val="4EE0ABBF"/>
    <w:rsid w:val="4EED918D"/>
    <w:rsid w:val="4F2FC2B6"/>
    <w:rsid w:val="4F5F3BDA"/>
    <w:rsid w:val="4F9F76CA"/>
    <w:rsid w:val="50684468"/>
    <w:rsid w:val="515287CC"/>
    <w:rsid w:val="51A8F160"/>
    <w:rsid w:val="5254D281"/>
    <w:rsid w:val="52834209"/>
    <w:rsid w:val="52916D06"/>
    <w:rsid w:val="52E098E8"/>
    <w:rsid w:val="5373F522"/>
    <w:rsid w:val="538E8576"/>
    <w:rsid w:val="5462E1E6"/>
    <w:rsid w:val="54EAFFCF"/>
    <w:rsid w:val="55119DAA"/>
    <w:rsid w:val="56F7ED57"/>
    <w:rsid w:val="584716C4"/>
    <w:rsid w:val="594AA9FE"/>
    <w:rsid w:val="5AB22B8F"/>
    <w:rsid w:val="5B5B3DC5"/>
    <w:rsid w:val="5B841E8B"/>
    <w:rsid w:val="5C3B0626"/>
    <w:rsid w:val="5CBA3B87"/>
    <w:rsid w:val="5DFA2736"/>
    <w:rsid w:val="5ED3C155"/>
    <w:rsid w:val="5F0B1416"/>
    <w:rsid w:val="5F457D03"/>
    <w:rsid w:val="5FD0D77D"/>
    <w:rsid w:val="60E91B04"/>
    <w:rsid w:val="616682CD"/>
    <w:rsid w:val="61AE690B"/>
    <w:rsid w:val="61FF4999"/>
    <w:rsid w:val="621E9F11"/>
    <w:rsid w:val="62458B60"/>
    <w:rsid w:val="629BF93D"/>
    <w:rsid w:val="63AB9ABE"/>
    <w:rsid w:val="647AEEA5"/>
    <w:rsid w:val="654B7E81"/>
    <w:rsid w:val="65B81C18"/>
    <w:rsid w:val="668F3AAB"/>
    <w:rsid w:val="678591F1"/>
    <w:rsid w:val="67BB6CD2"/>
    <w:rsid w:val="68448625"/>
    <w:rsid w:val="68E5CAC3"/>
    <w:rsid w:val="69359D70"/>
    <w:rsid w:val="69636E80"/>
    <w:rsid w:val="6A478BB7"/>
    <w:rsid w:val="6AFDDCF3"/>
    <w:rsid w:val="6B4F881D"/>
    <w:rsid w:val="6B6EB234"/>
    <w:rsid w:val="6BB34BE6"/>
    <w:rsid w:val="6BF7CF6C"/>
    <w:rsid w:val="6BF8F6B5"/>
    <w:rsid w:val="6D09428F"/>
    <w:rsid w:val="6D85F50D"/>
    <w:rsid w:val="6E43C54F"/>
    <w:rsid w:val="6F16861A"/>
    <w:rsid w:val="70366FAD"/>
    <w:rsid w:val="716E8065"/>
    <w:rsid w:val="7187B7BC"/>
    <w:rsid w:val="71D2400E"/>
    <w:rsid w:val="7264DA1E"/>
    <w:rsid w:val="72B54CD8"/>
    <w:rsid w:val="72D370FA"/>
    <w:rsid w:val="74153F7C"/>
    <w:rsid w:val="74593A43"/>
    <w:rsid w:val="74A62127"/>
    <w:rsid w:val="7547593D"/>
    <w:rsid w:val="75549FCD"/>
    <w:rsid w:val="761FC328"/>
    <w:rsid w:val="762B2014"/>
    <w:rsid w:val="7649335F"/>
    <w:rsid w:val="76B0919B"/>
    <w:rsid w:val="76D41074"/>
    <w:rsid w:val="770D93E7"/>
    <w:rsid w:val="771A229F"/>
    <w:rsid w:val="7747CE18"/>
    <w:rsid w:val="7840B4BA"/>
    <w:rsid w:val="7850F60F"/>
    <w:rsid w:val="7875DD05"/>
    <w:rsid w:val="79383FEA"/>
    <w:rsid w:val="79428293"/>
    <w:rsid w:val="79D19319"/>
    <w:rsid w:val="7A7A2183"/>
    <w:rsid w:val="7A8E60DE"/>
    <w:rsid w:val="7AD0F073"/>
    <w:rsid w:val="7B07325C"/>
    <w:rsid w:val="7B0FF3BE"/>
    <w:rsid w:val="7BA7D326"/>
    <w:rsid w:val="7C24963E"/>
    <w:rsid w:val="7C2FBAF7"/>
    <w:rsid w:val="7C6DEC44"/>
    <w:rsid w:val="7CCEDA15"/>
    <w:rsid w:val="7D9A49AF"/>
    <w:rsid w:val="7E6BF211"/>
    <w:rsid w:val="7EC6680C"/>
    <w:rsid w:val="7F2B523F"/>
    <w:rsid w:val="7F4DBCA6"/>
    <w:rsid w:val="7F679152"/>
    <w:rsid w:val="7F8F6657"/>
    <w:rsid w:val="7FF0C1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A029F8"/>
  <w15:docId w15:val="{153BA5E7-091D-4454-B6E8-8545CAA6B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2ED"/>
    <w:pPr>
      <w:jc w:val="both"/>
    </w:pPr>
    <w:rPr>
      <w:rFonts w:ascii="Arial" w:hAnsi="Arial"/>
      <w:sz w:val="22"/>
    </w:rPr>
  </w:style>
  <w:style w:type="paragraph" w:styleId="Heading1">
    <w:name w:val="heading 1"/>
    <w:basedOn w:val="Normal"/>
    <w:next w:val="Normal"/>
    <w:autoRedefine/>
    <w:qFormat/>
    <w:rsid w:val="004A6741"/>
    <w:pPr>
      <w:keepNext/>
      <w:jc w:val="left"/>
      <w:outlineLvl w:val="0"/>
    </w:pPr>
    <w:rPr>
      <w:b/>
      <w:caps/>
      <w:kern w:val="28"/>
    </w:rPr>
  </w:style>
  <w:style w:type="paragraph" w:styleId="Heading2">
    <w:name w:val="heading 2"/>
    <w:basedOn w:val="Normal"/>
    <w:next w:val="Normal"/>
    <w:autoRedefine/>
    <w:qFormat/>
    <w:rsid w:val="00AC22ED"/>
    <w:pPr>
      <w:keepNext/>
      <w:outlineLvl w:val="1"/>
    </w:pPr>
    <w:rPr>
      <w:b/>
      <w:caps/>
    </w:rPr>
  </w:style>
  <w:style w:type="paragraph" w:styleId="Heading3">
    <w:name w:val="heading 3"/>
    <w:basedOn w:val="Normal"/>
    <w:next w:val="Normal"/>
    <w:qFormat/>
    <w:rsid w:val="00AC22ED"/>
    <w:pPr>
      <w:keepNext/>
      <w:jc w:val="center"/>
      <w:outlineLvl w:val="2"/>
    </w:pPr>
    <w:rPr>
      <w:caps/>
      <w:sz w:val="24"/>
    </w:rPr>
  </w:style>
  <w:style w:type="paragraph" w:styleId="Heading4">
    <w:name w:val="heading 4"/>
    <w:basedOn w:val="Normal"/>
    <w:next w:val="Normal"/>
    <w:qFormat/>
    <w:rsid w:val="00AC22ED"/>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AC22ED"/>
    <w:pPr>
      <w:tabs>
        <w:tab w:val="center" w:pos="4320"/>
        <w:tab w:val="right" w:pos="8640"/>
      </w:tabs>
    </w:pPr>
  </w:style>
  <w:style w:type="paragraph" w:styleId="Header">
    <w:name w:val="header"/>
    <w:basedOn w:val="Normal"/>
    <w:rsid w:val="00AC22ED"/>
    <w:pPr>
      <w:tabs>
        <w:tab w:val="center" w:pos="4320"/>
        <w:tab w:val="right" w:pos="8640"/>
      </w:tabs>
    </w:pPr>
  </w:style>
  <w:style w:type="paragraph" w:styleId="TOC1">
    <w:name w:val="toc 1"/>
    <w:basedOn w:val="Normal"/>
    <w:next w:val="Normal"/>
    <w:semiHidden/>
    <w:rsid w:val="00AC22ED"/>
    <w:pPr>
      <w:tabs>
        <w:tab w:val="right" w:leader="dot" w:pos="9360"/>
      </w:tabs>
      <w:spacing w:after="240"/>
    </w:pPr>
    <w:rPr>
      <w:caps/>
    </w:rPr>
  </w:style>
  <w:style w:type="paragraph" w:styleId="TOC2">
    <w:name w:val="toc 2"/>
    <w:basedOn w:val="Normal"/>
    <w:next w:val="Normal"/>
    <w:semiHidden/>
    <w:rsid w:val="00AC22ED"/>
    <w:pPr>
      <w:tabs>
        <w:tab w:val="right" w:leader="dot" w:pos="9360"/>
      </w:tabs>
      <w:spacing w:after="240"/>
    </w:pPr>
    <w:rPr>
      <w:caps/>
    </w:rPr>
  </w:style>
  <w:style w:type="paragraph" w:customStyle="1" w:styleId="COHeading1">
    <w:name w:val="COHeading1"/>
    <w:basedOn w:val="Normal"/>
    <w:next w:val="COHeading2"/>
    <w:pPr>
      <w:jc w:val="center"/>
    </w:pPr>
    <w:rPr>
      <w:sz w:val="24"/>
    </w:rPr>
  </w:style>
  <w:style w:type="paragraph" w:customStyle="1" w:styleId="COHeading2">
    <w:name w:val="COHeading2"/>
    <w:basedOn w:val="Normal"/>
    <w:next w:val="Heading1"/>
    <w:pPr>
      <w:jc w:val="center"/>
    </w:pPr>
    <w:rPr>
      <w:caps/>
      <w:sz w:val="24"/>
    </w:rPr>
  </w:style>
  <w:style w:type="paragraph" w:customStyle="1" w:styleId="DefaultText">
    <w:name w:val="Default Text"/>
    <w:basedOn w:val="Normal"/>
    <w:rsid w:val="009529C7"/>
    <w:rPr>
      <w:sz w:val="24"/>
    </w:rPr>
  </w:style>
  <w:style w:type="paragraph" w:styleId="BalloonText">
    <w:name w:val="Balloon Text"/>
    <w:basedOn w:val="Normal"/>
    <w:link w:val="BalloonTextChar"/>
    <w:rsid w:val="009529C7"/>
    <w:rPr>
      <w:rFonts w:ascii="Tahoma" w:hAnsi="Tahoma" w:cs="Tahoma"/>
      <w:sz w:val="16"/>
      <w:szCs w:val="16"/>
    </w:rPr>
  </w:style>
  <w:style w:type="character" w:customStyle="1" w:styleId="BalloonTextChar">
    <w:name w:val="Balloon Text Char"/>
    <w:basedOn w:val="DefaultParagraphFont"/>
    <w:link w:val="BalloonText"/>
    <w:rsid w:val="009529C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20/10/relationships/intelligence" Target="intelligence2.xml"/></Relationships>
</file>

<file path=word/_rels/settings.xml.rels><?xml version="1.0" encoding="UTF-8" standalone="yes"?>
<Relationships xmlns="http://schemas.openxmlformats.org/package/2006/relationships"><Relationship Id="rId1" Type="http://schemas.openxmlformats.org/officeDocument/2006/relationships/attachedTemplate" Target="file:///\\illinois.gov\DOT\D1Shared\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Distspec.dot</Template>
  <TotalTime>0</TotalTime>
  <Pages>4</Pages>
  <Words>1341</Words>
  <Characters>7644</Characters>
  <Application>Microsoft Office Word</Application>
  <DocSecurity>0</DocSecurity>
  <Lines>63</Lines>
  <Paragraphs>17</Paragraphs>
  <ScaleCrop>false</ScaleCrop>
  <Company>IDOT</Company>
  <LinksUpToDate>false</LinksUpToDate>
  <CharactersWithSpaces>8968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RAILROAD, FULL-ACTUATED CONTROLLER AND CABINET</dc:title>
  <dc:subject>E 01/01/02  R 11/01/20</dc:subject>
  <dc:creator>Daryle Drew</dc:creator>
  <cp:keywords>Traffic</cp:keywords>
  <dc:description>Use when TS is interconnected to RR control devices.</dc:description>
  <cp:lastModifiedBy>Rivera, Alex J.</cp:lastModifiedBy>
  <cp:revision>27</cp:revision>
  <cp:lastPrinted>2014-11-06T15:06:00Z</cp:lastPrinted>
  <dcterms:created xsi:type="dcterms:W3CDTF">2015-06-09T14:43:00Z</dcterms:created>
  <dcterms:modified xsi:type="dcterms:W3CDTF">2023-12-01T02:00:00Z</dcterms:modified>
</cp:coreProperties>
</file>